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920905" w14:textId="351D9D6C" w:rsidR="00EC5D1C" w:rsidRPr="006261B9" w:rsidRDefault="00C753A9" w:rsidP="00846076">
      <w:pPr>
        <w:tabs>
          <w:tab w:val="right" w:pos="10800"/>
        </w:tabs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C2D1525" wp14:editId="67066F3F">
                <wp:extent cx="6315075" cy="906405"/>
                <wp:effectExtent l="0" t="0" r="9525" b="8255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906405"/>
                          <a:chOff x="76688" y="60654"/>
                          <a:chExt cx="6408920" cy="1144757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76688" y="60654"/>
                            <a:ext cx="1648903" cy="1144757"/>
                            <a:chOff x="81420" y="60654"/>
                            <a:chExt cx="1750658" cy="1144757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81420" y="60654"/>
                              <a:ext cx="1750658" cy="1144757"/>
                              <a:chOff x="81420" y="76761"/>
                              <a:chExt cx="1750658" cy="1448753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81420" y="76761"/>
                                <a:ext cx="1750658" cy="1448753"/>
                                <a:chOff x="81420" y="76761"/>
                                <a:chExt cx="1750658" cy="1448753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264049" y="76761"/>
                                  <a:ext cx="1351997" cy="1117826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6480" y="471367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200400" y="121480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1AC44DAA" w14:textId="5BB60620" w:rsidR="008118AB" w:rsidRDefault="008118AB" w:rsidP="00C753A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Giải tích </w:t>
                                </w:r>
                                <w:r w:rsidRPr="00217749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26078" y="581769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7E42050" w14:textId="01F3513B" w:rsidR="008118AB" w:rsidRPr="00217749" w:rsidRDefault="008118AB" w:rsidP="00C753A9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217749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813801" cy="703235"/>
                            <a:chOff x="1671807" y="349901"/>
                            <a:chExt cx="4988084" cy="704259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988084" cy="681670"/>
                              <a:chOff x="1671807" y="349901"/>
                              <a:chExt cx="4988084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28400"/>
                                <a:ext cx="4884201" cy="552814"/>
                                <a:chOff x="1775690" y="428400"/>
                                <a:chExt cx="4884201" cy="552814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84023" y="428400"/>
                                  <a:ext cx="4775868" cy="552814"/>
                                  <a:chOff x="1884023" y="428364"/>
                                  <a:chExt cx="4775868" cy="553223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84023" y="428364"/>
                                    <a:ext cx="4775868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3524500" cy="485775"/>
                                    <a:chOff x="2905011" y="465461"/>
                                    <a:chExt cx="3524500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27144"/>
                                      <a:ext cx="3506424" cy="384826"/>
                                      <a:chOff x="2923087" y="527144"/>
                                      <a:chExt cx="3506424" cy="384826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50597" y="527144"/>
                                        <a:ext cx="3378914" cy="38482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05B887B0" w14:textId="014F8C58" w:rsidR="008118AB" w:rsidRPr="00606550" w:rsidRDefault="008118AB" w:rsidP="00C753A9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HÀM SỐ LƯỢNG GIÁC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1927962" y="508814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133A30B3" w14:textId="77777777" w:rsidR="008118AB" w:rsidRDefault="008118AB" w:rsidP="00C753A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Cambria Math" w:eastAsia="Times New Roman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C2D1525" id="Group 11" o:spid="_x0000_s1026" style="width:497.25pt;height:71.35pt;mso-position-horizontal-relative:char;mso-position-vertical-relative:line" coordorigin="766,606" coordsize="64089,11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">
                <v:group id="Group 463" o:spid="_x0000_s1027" style="position:absolute;left:766;top:606;width:16489;height:11448" coordorigin="814,606" coordsize="17506,11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left:814;top:606;width:17506;height:1144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left:814;top:767;width:17506;height:1448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2640;top:767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" adj="5975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64;top:4713;width:16489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004;top:1214;width:15690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1AC44DAA" w14:textId="5BB60620" w:rsidR="008118AB" w:rsidRDefault="008118AB" w:rsidP="00C753A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Giải tích </w:t>
                          </w:r>
                          <w:r w:rsidRPr="00217749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260;top:5817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77E42050" w14:textId="01F3513B" w:rsidR="008118AB" w:rsidRPr="00217749" w:rsidRDefault="008118AB" w:rsidP="00C753A9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</w:pPr>
                          <w:r w:rsidRPr="00217749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8138;height:7032" coordorigin="16718,3499" coordsize="49880,7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9880;height:6816" coordorigin="16718,3499" coordsize="4988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284;width:48842;height:5528" coordorigin="17756,4284" coordsize="48842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840;top:4284;width:47758;height:5528" coordorigin="18840,4283" coordsize="47758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840;top:4283;width:47758;height:5532;visibility:visible;mso-wrap-style:square;v-text-anchor:middle" coordsize="4775868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" path="m,l4575662,r200206,200206l4775868,553223,,553223,,xe" fillcolor="#fffff7" stroked="f" strokeweight="1.25pt">
                          <v:fill r:id="rId8" o:title="" color2="#f0d5ff" type="pattern"/>
                          <v:path arrowok="t" o:connecttype="custom" o:connectlocs="0,0;4575662,0;4775868,200206;4775868,553223;0,553223;0,0" o:connectangles="0,0,0,0,0,0"/>
                        </v:shape>
                        <v:group id="Group 478" o:spid="_x0000_s1042" style="position:absolute;left:29050;top:4654;width:35245;height:4858" coordorigin="29050,4654" coordsize="3524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271;width:35065;height:3848" coordorigin="29230,5271" coordsize="35064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505;top:5271;width:33790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" adj="2107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05B887B0" w14:textId="014F8C58" w:rsidR="008118AB" w:rsidRPr="00606550" w:rsidRDefault="008118AB" w:rsidP="00C753A9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HÀM SỐ LƯỢNG GIÁC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279;top:5088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133A30B3" w14:textId="77777777" w:rsidR="008118AB" w:rsidRDefault="008118AB" w:rsidP="00C753A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Cambria Math" w:eastAsia="Times New Roman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A96342" w:rsidRPr="006261B9">
        <w:rPr>
          <w:rFonts w:ascii="Chu Van An" w:hAnsi="Chu Van An" w:cs="Chu Van An"/>
          <w:sz w:val="24"/>
          <w:szCs w:val="24"/>
        </w:rPr>
        <w:tab/>
      </w:r>
    </w:p>
    <w:p w14:paraId="217101F3" w14:textId="77777777" w:rsidR="00EC5D1C" w:rsidRPr="006261B9" w:rsidRDefault="00EC5D1C" w:rsidP="006261B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2E15EC41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8118AB" w:rsidRPr="00531501" w:rsidRDefault="008118AB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8118AB" w:rsidRDefault="008118AB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8118AB" w:rsidRDefault="008118AB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8118AB" w:rsidRPr="00531501" w:rsidRDefault="008118AB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8118AB" w:rsidRDefault="008118AB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8118AB" w:rsidRDefault="008118AB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7CA3361" w:rsidR="00EC5D1C" w:rsidRPr="006261B9" w:rsidRDefault="00C12161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5DCB9C75">
                <wp:extent cx="6501145" cy="6972300"/>
                <wp:effectExtent l="0" t="0" r="1397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6972300"/>
                          <a:chOff x="-15" y="-48329"/>
                          <a:chExt cx="6501145" cy="697230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1"/>
                            <a:ext cx="6501130" cy="692397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FFFF7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758F67F" w14:textId="77777777" w:rsidR="008118AB" w:rsidRDefault="008118AB" w:rsidP="00C1216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F67373C" w14:textId="77777777" w:rsidR="008118AB" w:rsidRPr="009C7D2A" w:rsidRDefault="008118AB" w:rsidP="00C12161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.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002060"/>
                                </w:rPr>
                                <w:t xml:space="preserve">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 xml:space="preserve">Hàm số sin: </w:t>
                              </w: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20" w14:anchorId="423CAC26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5" type="#_x0000_t75" style="width:44.9pt;height:15.9pt" o:ole="">
                                    <v:imagedata r:id="rId10" o:title=""/>
                                  </v:shape>
                                  <o:OLEObject Type="Embed" ProgID="Equation.DSMT4" ShapeID="_x0000_i1025" DrawAspect="Content" ObjectID="_1685998166" r:id="rId11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977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9"/>
                                <w:gridCol w:w="4890"/>
                              </w:tblGrid>
                              <w:tr w:rsidR="008118AB" w:rsidRPr="009C7D2A" w14:paraId="29E7F246" w14:textId="77777777" w:rsidTr="005D5C65">
                                <w:trPr>
                                  <w:trHeight w:val="1875"/>
                                </w:trPr>
                                <w:tc>
                                  <w:tcPr>
                                    <w:tcW w:w="4889" w:type="dxa"/>
                                  </w:tcPr>
                                  <w:p w14:paraId="25BEC72C" w14:textId="70D3C4A3" w:rsidR="008118AB" w:rsidRPr="009C7D2A" w:rsidRDefault="008118AB" w:rsidP="00C12161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Yu Gothic Medium" w:eastAsia="Yu Gothic Medium" w:hAnsi="Yu Gothic Medium" w:cs="Segoe UI Symbol" w:hint="eastAsia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➀</w:t>
                                    </w:r>
                                    <w:r>
                                      <w:rPr>
                                        <w:rFonts w:ascii="Segoe UI Symbol" w:eastAsia="Yu Gothic" w:hAnsi="Segoe UI Symbol" w:cs="Segoe UI Symbol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.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Qui tắc đặt tương ứng mỗi số thực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với số thực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sinx</w:t>
                                    </w:r>
                                  </w:p>
                                  <w:p w14:paraId="22EBBCAD" w14:textId="77777777" w:rsidR="008118AB" w:rsidRPr="009C7D2A" w:rsidRDefault="008118AB" w:rsidP="00C12161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sin:  R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R</w:t>
                                    </w:r>
                                  </w:p>
                                  <w:p w14:paraId="48B1FC95" w14:textId="77777777" w:rsidR="008118AB" w:rsidRPr="009C7D2A" w:rsidRDefault="008118AB" w:rsidP="00C1216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                      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x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320" w:dyaOrig="220" w14:anchorId="2CA50313">
                                        <v:shape id="_x0000_i1026" type="#_x0000_t75" style="width:15.9pt;height:10.3pt" o:ole="">
                                          <v:imagedata r:id="rId12" o:title=""/>
                                        </v:shape>
                                        <o:OLEObject Type="Embed" ProgID="Equation.DSMT4" ShapeID="_x0000_i1026" DrawAspect="Content" ObjectID="_1685998167" r:id="rId13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sinx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>được gọi là hàm số sin,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6F33C1C2" w14:textId="77777777" w:rsidR="008118AB" w:rsidRPr="009C7D2A" w:rsidRDefault="008118AB" w:rsidP="00C12161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Kí hiệu y = sinx </w:t>
                                    </w:r>
                                  </w:p>
                                  <w:p w14:paraId="2F9D2351" w14:textId="77777777" w:rsidR="008118AB" w:rsidRPr="009C7D2A" w:rsidRDefault="008118AB" w:rsidP="00C1216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890" w:type="dxa"/>
                                  </w:tcPr>
                                  <w:p w14:paraId="3A60AD5F" w14:textId="77777777" w:rsidR="008118AB" w:rsidRPr="009C7D2A" w:rsidRDefault="008118AB" w:rsidP="00C12161">
                                    <w:pPr>
                                      <w:rPr>
                                        <w:rFonts w:ascii="Chu Van An" w:hAnsi="Chu Van An" w:cs="Chu Van An"/>
                                        <w:lang w:val="en-GB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t xml:space="preserve">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</w:rPr>
                                      <w:object w:dxaOrig="3921" w:dyaOrig="3566" w14:anchorId="5173BE80">
                                        <v:shape id="_x0000_i1027" type="#_x0000_t75" style="width:101.9pt;height:93.5pt" o:ole="">
                                          <v:imagedata r:id="rId14" o:title=""/>
                                        </v:shape>
                                        <o:OLEObject Type="Embed" ProgID="Visio.Drawing.11" ShapeID="_x0000_i1027" DrawAspect="Content" ObjectID="_1685998168" r:id="rId15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</w:rPr>
                                      <w:t xml:space="preserve">        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</w:rPr>
                                      <w:object w:dxaOrig="3027" w:dyaOrig="2805" w14:anchorId="60602318">
                                        <v:shape id="_x0000_i1028" type="#_x0000_t75" style="width:91.65pt;height:84.15pt" o:ole="">
                                          <v:imagedata r:id="rId16" o:title=""/>
                                        </v:shape>
                                        <o:OLEObject Type="Embed" ProgID="Visio.Drawing.11" ShapeID="_x0000_i1028" DrawAspect="Content" ObjectID="_1685998169" r:id="rId17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42463C53" w14:textId="01F688E7" w:rsidR="008118AB" w:rsidRPr="009C7D2A" w:rsidRDefault="008118AB" w:rsidP="00C12161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</w:rPr>
                                <w:t xml:space="preserve"> ➁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1B850E47" w14:textId="77777777" w:rsidR="008118AB" w:rsidRPr="009C7D2A" w:rsidRDefault="008118AB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xác định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lang w:val="en-GB"/>
                                </w:rPr>
                                <w:object w:dxaOrig="260" w:dyaOrig="260" w14:anchorId="632F2D74">
                                  <v:shape id="_x0000_i1029" type="#_x0000_t75" style="width:13.1pt;height:13.1pt" o:ole="">
                                    <v:imagedata r:id="rId18" o:title=""/>
                                  </v:shape>
                                  <o:OLEObject Type="Embed" ProgID="Equation.DSMT4" ShapeID="_x0000_i1029" DrawAspect="Content" ObjectID="_1685998170" r:id="rId19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5A817044" w14:textId="0C7A00C4" w:rsidR="008118AB" w:rsidRPr="009C7D2A" w:rsidRDefault="008118AB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giá trị: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620" w:dyaOrig="400" w14:anchorId="23EF9DE6">
                                  <v:shape id="_x0000_i1030" type="#_x0000_t75" style="width:30.85pt;height:19.65pt" o:ole="">
                                    <v:imagedata r:id="rId20" o:title=""/>
                                  </v:shape>
                                  <o:OLEObject Type="Embed" ProgID="Equation.DSMT4" ShapeID="_x0000_i1030" DrawAspect="Content" ObjectID="_1685998171" r:id="rId21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,có nghĩa là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060" w:dyaOrig="320" w14:anchorId="3A894377">
                                  <v:shape id="_x0000_i1031" type="#_x0000_t75" style="width:95.4pt;height:14.95pt" o:ole="">
                                    <v:imagedata r:id="rId22" o:title=""/>
                                  </v:shape>
                                  <o:OLEObject Type="Embed" ProgID="Equation.DSMT4" ShapeID="_x0000_i1031" DrawAspect="Content" ObjectID="_1685998172" r:id="rId2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32BCBC91" w14:textId="77777777" w:rsidR="008118AB" w:rsidRPr="009C7D2A" w:rsidRDefault="008118AB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tuần hoàn với chu kì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360" w:dyaOrig="279" w14:anchorId="3EEE0DF0">
                                  <v:shape id="_x0000_i1032" type="#_x0000_t75" style="width:18.7pt;height:14.05pt" o:ole="">
                                    <v:imagedata r:id="rId24" o:title=""/>
                                  </v:shape>
                                  <o:OLEObject Type="Embed" ProgID="Equation.DSMT4" ShapeID="_x0000_i1032" DrawAspect="Content" ObjectID="_1685998173" r:id="rId25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, có nghĩa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000" w:dyaOrig="400" w14:anchorId="4D9984A2">
                                  <v:shape id="_x0000_i1033" type="#_x0000_t75" style="width:101pt;height:19.65pt" o:ole="">
                                    <v:imagedata r:id="rId26" o:title=""/>
                                  </v:shape>
                                  <o:OLEObject Type="Embed" ProgID="Equation.DSMT4" ShapeID="_x0000_i1033" DrawAspect="Content" ObjectID="_1685998174" r:id="rId2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với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15820987">
                                  <v:shape id="_x0000_i1034" type="#_x0000_t75" style="width:29.9pt;height:14.05pt" o:ole="">
                                    <v:imagedata r:id="rId28" o:title=""/>
                                  </v:shape>
                                  <o:OLEObject Type="Embed" ProgID="Equation.DSMT4" ShapeID="_x0000_i1034" DrawAspect="Content" ObjectID="_1685998175" r:id="rId29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D9AD4AE" w14:textId="77777777" w:rsidR="008118AB" w:rsidRPr="009C7D2A" w:rsidRDefault="008118AB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đồng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28"/>
                                  <w:lang w:val="en-GB"/>
                                </w:rPr>
                                <w:object w:dxaOrig="2180" w:dyaOrig="680" w14:anchorId="38B44F3E">
                                  <v:shape id="_x0000_i1035" type="#_x0000_t75" style="width:108.45pt;height:34.6pt" o:ole="">
                                    <v:imagedata r:id="rId30" o:title=""/>
                                  </v:shape>
                                  <o:OLEObject Type="Embed" ProgID="Equation.DSMT4" ShapeID="_x0000_i1035" DrawAspect="Content" ObjectID="_1685998176" r:id="rId31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và nghịch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28"/>
                                  <w:lang w:val="en-GB"/>
                                </w:rPr>
                                <w:object w:dxaOrig="2140" w:dyaOrig="680" w14:anchorId="7850D722">
                                  <v:shape id="_x0000_i1036" type="#_x0000_t75" style="width:107.55pt;height:34.6pt" o:ole="">
                                    <v:imagedata r:id="rId32" o:title=""/>
                                  </v:shape>
                                  <o:OLEObject Type="Embed" ProgID="Equation.DSMT4" ShapeID="_x0000_i1036" DrawAspect="Content" ObjectID="_1685998177" r:id="rId3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505A3CD8">
                                  <v:shape id="_x0000_i1037" type="#_x0000_t75" style="width:29.9pt;height:14.05pt" o:ole="">
                                    <v:imagedata r:id="rId34" o:title=""/>
                                  </v:shape>
                                  <o:OLEObject Type="Embed" ProgID="Equation.DSMT4" ShapeID="_x0000_i1037" DrawAspect="Content" ObjectID="_1685998178" r:id="rId35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7DDCE10" w14:textId="77777777" w:rsidR="008118AB" w:rsidRPr="009C7D2A" w:rsidRDefault="008118AB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20" w14:anchorId="30DD104C">
                                  <v:shape id="_x0000_i1038" type="#_x0000_t75" style="width:44.9pt;height:15.9pt" o:ole="">
                                    <v:imagedata r:id="rId36" o:title=""/>
                                  </v:shape>
                                  <o:OLEObject Type="Embed" ProgID="Equation.DSMT4" ShapeID="_x0000_i1038" DrawAspect="Content" ObjectID="_1685998179" r:id="rId3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là hàm số lẻ, đồ thị hàm số nhận gốc tọa độ O là tâm đối xứng  (Hình 1).</w:t>
                              </w:r>
                            </w:p>
                            <w:p w14:paraId="6336EDCA" w14:textId="77777777" w:rsidR="008118AB" w:rsidRPr="009C7D2A" w:rsidRDefault="008118AB" w:rsidP="00C12161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2A6F8362" wp14:editId="552419E1">
                                    <wp:extent cx="4456430" cy="1121577"/>
                                    <wp:effectExtent l="0" t="0" r="0" b="0"/>
                                    <wp:docPr id="4" name="Picture 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59331" cy="112230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755CA2A" w14:textId="4163A935" w:rsidR="008118AB" w:rsidRPr="009C7D2A" w:rsidRDefault="008118AB" w:rsidP="00C1216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</w:rPr>
                                <w:t>Một số giá trị đặc biệt:</w:t>
                              </w:r>
                            </w:p>
                            <w:p w14:paraId="213973FE" w14:textId="77777777" w:rsidR="008118AB" w:rsidRPr="009C7D2A" w:rsidRDefault="008118AB" w:rsidP="00D71BCC">
                              <w:pPr>
                                <w:pStyle w:val="Heading2"/>
                              </w:pPr>
                              <w:r w:rsidRPr="009C7D2A">
                                <w:rPr>
                                  <w:lang w:val="en-GB"/>
                                </w:rPr>
                                <w:object w:dxaOrig="2640" w:dyaOrig="320" w14:anchorId="2BC707AE">
                                  <v:shape id="_x0000_i1039" type="#_x0000_t75" style="width:132.8pt;height:15.9pt" o:ole="">
                                    <v:imagedata r:id="rId39" o:title=""/>
                                  </v:shape>
                                  <o:OLEObject Type="Embed" ProgID="Equation.DSMT4" ShapeID="_x0000_i1039" DrawAspect="Content" ObjectID="_1685998180" r:id="rId40"/>
                                </w:object>
                              </w:r>
                              <w:r w:rsidRPr="009C7D2A">
                                <w:t xml:space="preserve"> </w:t>
                              </w:r>
                            </w:p>
                            <w:p w14:paraId="34239CBC" w14:textId="77777777" w:rsidR="008118AB" w:rsidRPr="009C7D2A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140" w:dyaOrig="620" w14:anchorId="0D7E7069">
                                  <v:shape id="_x0000_i1040" type="#_x0000_t75" style="width:158.05pt;height:30.85pt" o:ole="">
                                    <v:imagedata r:id="rId41" o:title=""/>
                                  </v:shape>
                                  <o:OLEObject Type="Embed" ProgID="Equation.DSMT4" ShapeID="_x0000_i1040" DrawAspect="Content" ObjectID="_1685998181" r:id="rId4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55409A62" w14:textId="77777777" w:rsidR="008118AB" w:rsidRPr="009C7D2A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460" w:dyaOrig="620" w14:anchorId="46AB2996">
                                  <v:shape id="_x0000_i1041" type="#_x0000_t75" style="width:172.05pt;height:30.85pt" o:ole="">
                                    <v:imagedata r:id="rId43" o:title=""/>
                                  </v:shape>
                                  <o:OLEObject Type="Embed" ProgID="Equation.DSMT4" ShapeID="_x0000_i1041" DrawAspect="Content" ObjectID="_1685998182" r:id="rId44"/>
                                </w:object>
                              </w:r>
                            </w:p>
                            <w:p w14:paraId="49D22A88" w14:textId="77777777" w:rsidR="008118AB" w:rsidRPr="009A7228" w:rsidRDefault="008118AB" w:rsidP="00C12161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EB68E42" w14:textId="77777777" w:rsidR="008118AB" w:rsidRDefault="008118AB" w:rsidP="00C12161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C7C2E33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3054B85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F03DC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B3E0E5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8118AB" w:rsidRDefault="008118AB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77777777" w:rsidR="008118AB" w:rsidRDefault="008118AB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11.9pt;height:549pt;mso-position-horizontal-relative:char;mso-position-vertical-relative:line" coordorigin=",-483" coordsize="65011,69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">
                <v:shape id="Rectangle: Diagonal Corners Rounded 244" o:spid="_x0000_s1071" style="position:absolute;width:65011;height:69239;visibility:visible;mso-wrap-style:square;v-text-anchor:middle" coordsize="6501130,69239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" adj="-11796480,,5400" path="m61566,l6328980,v95076,,172150,77074,172150,172150l6501130,6862404v,34002,-27564,61566,-61566,61566l172150,6923970c77074,6923970,,6846896,,6751820l,61566c,27564,27564,,61566,xe" fillcolor="#fffff7" strokecolor="#2f528f" strokeweight="1.5pt">
                  <v:fill color2="#7e37fd" rotate="t" focusposition=".5,.5" focussize="" colors="0 #fffff7;63570f white;1 #7e37fd" focus="100%" type="gradientRadial"/>
                  <v:stroke joinstyle="miter"/>
                  <v:formulas/>
                  <v:path arrowok="t" o:connecttype="custom" o:connectlocs="61566,0;6328980,0;6501130,172150;6501130,6862404;6439564,6923970;172150,6923970;0,6751820;0,61566;61566,0" o:connectangles="0,0,0,0,0,0,0,0,0" textboxrect="0,0,6501130,6923970"/>
                  <v:textbox>
                    <w:txbxContent>
                      <w:p w14:paraId="1758F67F" w14:textId="77777777" w:rsidR="008118AB" w:rsidRDefault="008118AB" w:rsidP="00C12161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F67373C" w14:textId="77777777" w:rsidR="008118AB" w:rsidRPr="009C7D2A" w:rsidRDefault="008118AB" w:rsidP="00C12161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.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002060"/>
                          </w:rPr>
                          <w:t xml:space="preserve"> 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 xml:space="preserve">Hàm số sin: </w:t>
                        </w: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20" w14:anchorId="423CAC26">
                            <v:shape id="_x0000_i1025" type="#_x0000_t75" style="width:44.9pt;height:15.9pt" o:ole="">
                              <v:imagedata r:id="rId10" o:title=""/>
                            </v:shape>
                            <o:OLEObject Type="Embed" ProgID="Equation.DSMT4" ShapeID="_x0000_i1025" DrawAspect="Content" ObjectID="_1685998166" r:id="rId45"/>
                          </w:object>
                        </w:r>
                      </w:p>
                      <w:tbl>
                        <w:tblPr>
                          <w:tblStyle w:val="TableGrid"/>
                          <w:tblW w:w="977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9"/>
                          <w:gridCol w:w="4890"/>
                        </w:tblGrid>
                        <w:tr w:rsidR="008118AB" w:rsidRPr="009C7D2A" w14:paraId="29E7F246" w14:textId="77777777" w:rsidTr="005D5C65">
                          <w:trPr>
                            <w:trHeight w:val="1875"/>
                          </w:trPr>
                          <w:tc>
                            <w:tcPr>
                              <w:tcW w:w="4889" w:type="dxa"/>
                            </w:tcPr>
                            <w:p w14:paraId="25BEC72C" w14:textId="70D3C4A3" w:rsidR="008118AB" w:rsidRPr="009C7D2A" w:rsidRDefault="008118AB" w:rsidP="00C12161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➀</w:t>
                              </w:r>
                              <w:r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.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Qui tắc đặt tương ứng mỗi số thực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với số thực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sinx</w:t>
                              </w:r>
                            </w:p>
                            <w:p w14:paraId="22EBBCAD" w14:textId="77777777" w:rsidR="008118AB" w:rsidRPr="009C7D2A" w:rsidRDefault="008118AB" w:rsidP="00C12161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sin:  R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AE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R</w:t>
                              </w:r>
                            </w:p>
                            <w:p w14:paraId="48B1FC95" w14:textId="77777777" w:rsidR="008118AB" w:rsidRPr="009C7D2A" w:rsidRDefault="008118AB" w:rsidP="00C1216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                      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x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20" w:dyaOrig="220" w14:anchorId="2CA50313">
                                  <v:shape id="_x0000_i1026" type="#_x0000_t75" style="width:15.9pt;height:10.3pt" o:ole="">
                                    <v:imagedata r:id="rId12" o:title=""/>
                                  </v:shape>
                                  <o:OLEObject Type="Embed" ProgID="Equation.DSMT4" ShapeID="_x0000_i1026" DrawAspect="Content" ObjectID="_1685998167" r:id="rId4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sinx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>được gọi là hàm số sin,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6F33C1C2" w14:textId="77777777" w:rsidR="008118AB" w:rsidRPr="009C7D2A" w:rsidRDefault="008118AB" w:rsidP="00C12161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Kí hiệu y = sinx </w:t>
                              </w:r>
                            </w:p>
                            <w:p w14:paraId="2F9D2351" w14:textId="77777777" w:rsidR="008118AB" w:rsidRPr="009C7D2A" w:rsidRDefault="008118AB" w:rsidP="00C12161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890" w:type="dxa"/>
                            </w:tcPr>
                            <w:p w14:paraId="3A60AD5F" w14:textId="77777777" w:rsidR="008118AB" w:rsidRPr="009C7D2A" w:rsidRDefault="008118AB" w:rsidP="00C12161">
                              <w:pPr>
                                <w:rPr>
                                  <w:rFonts w:ascii="Chu Van An" w:hAnsi="Chu Van An" w:cs="Chu Van An"/>
                                  <w:lang w:val="en-GB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object w:dxaOrig="3921" w:dyaOrig="3566" w14:anchorId="5173BE80">
                                  <v:shape id="_x0000_i1027" type="#_x0000_t75" style="width:101.9pt;height:93.5pt" o:ole="">
                                    <v:imagedata r:id="rId14" o:title=""/>
                                  </v:shape>
                                  <o:OLEObject Type="Embed" ProgID="Visio.Drawing.11" ShapeID="_x0000_i1027" DrawAspect="Content" ObjectID="_1685998168" r:id="rId4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       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object w:dxaOrig="3027" w:dyaOrig="2805" w14:anchorId="60602318">
                                  <v:shape id="_x0000_i1028" type="#_x0000_t75" style="width:91.65pt;height:84.15pt" o:ole="">
                                    <v:imagedata r:id="rId16" o:title=""/>
                                  </v:shape>
                                  <o:OLEObject Type="Embed" ProgID="Visio.Drawing.11" ShapeID="_x0000_i1028" DrawAspect="Content" ObjectID="_1685998169" r:id="rId48"/>
                                </w:object>
                              </w:r>
                            </w:p>
                          </w:tc>
                        </w:tr>
                      </w:tbl>
                      <w:p w14:paraId="42463C53" w14:textId="01F688E7" w:rsidR="008118AB" w:rsidRPr="009C7D2A" w:rsidRDefault="008118AB" w:rsidP="00C12161">
                        <w:pPr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Segoe UI Symbol" w:hint="eastAsia"/>
                            <w:b/>
                            <w:bCs/>
                            <w:color w:val="0000CC"/>
                          </w:rPr>
                          <w:t xml:space="preserve"> ➁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1B850E47" w14:textId="77777777" w:rsidR="008118AB" w:rsidRPr="009C7D2A" w:rsidRDefault="008118AB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xác định </w:t>
                        </w:r>
                        <w:r w:rsidRPr="009C7D2A">
                          <w:rPr>
                            <w:rFonts w:ascii="Chu Van An" w:hAnsi="Chu Van An" w:cs="Chu Van An"/>
                            <w:lang w:val="en-GB"/>
                          </w:rPr>
                          <w:object w:dxaOrig="260" w:dyaOrig="260" w14:anchorId="632F2D74">
                            <v:shape id="_x0000_i1029" type="#_x0000_t75" style="width:13.1pt;height:13.1pt" o:ole="">
                              <v:imagedata r:id="rId18" o:title=""/>
                            </v:shape>
                            <o:OLEObject Type="Embed" ProgID="Equation.DSMT4" ShapeID="_x0000_i1029" DrawAspect="Content" ObjectID="_1685998170" r:id="rId49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5A817044" w14:textId="0C7A00C4" w:rsidR="008118AB" w:rsidRPr="009C7D2A" w:rsidRDefault="008118AB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giá trị: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620" w:dyaOrig="400" w14:anchorId="23EF9DE6">
                            <v:shape id="_x0000_i1030" type="#_x0000_t75" style="width:30.85pt;height:19.65pt" o:ole="">
                              <v:imagedata r:id="rId20" o:title=""/>
                            </v:shape>
                            <o:OLEObject Type="Embed" ProgID="Equation.DSMT4" ShapeID="_x0000_i1030" DrawAspect="Content" ObjectID="_1685998171" r:id="rId50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,có nghĩa là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060" w:dyaOrig="320" w14:anchorId="3A894377">
                            <v:shape id="_x0000_i1031" type="#_x0000_t75" style="width:95.4pt;height:14.95pt" o:ole="">
                              <v:imagedata r:id="rId22" o:title=""/>
                            </v:shape>
                            <o:OLEObject Type="Embed" ProgID="Equation.DSMT4" ShapeID="_x0000_i1031" DrawAspect="Content" ObjectID="_1685998172" r:id="rId51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32BCBC91" w14:textId="77777777" w:rsidR="008118AB" w:rsidRPr="009C7D2A" w:rsidRDefault="008118AB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tuần hoàn với chu kì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360" w:dyaOrig="279" w14:anchorId="3EEE0DF0">
                            <v:shape id="_x0000_i1032" type="#_x0000_t75" style="width:18.7pt;height:14.05pt" o:ole="">
                              <v:imagedata r:id="rId24" o:title=""/>
                            </v:shape>
                            <o:OLEObject Type="Embed" ProgID="Equation.DSMT4" ShapeID="_x0000_i1032" DrawAspect="Content" ObjectID="_1685998173" r:id="rId52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, có nghĩa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000" w:dyaOrig="400" w14:anchorId="4D9984A2">
                            <v:shape id="_x0000_i1033" type="#_x0000_t75" style="width:101pt;height:19.65pt" o:ole="">
                              <v:imagedata r:id="rId26" o:title=""/>
                            </v:shape>
                            <o:OLEObject Type="Embed" ProgID="Equation.DSMT4" ShapeID="_x0000_i1033" DrawAspect="Content" ObjectID="_1685998174" r:id="rId53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với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15820987">
                            <v:shape id="_x0000_i1034" type="#_x0000_t75" style="width:29.9pt;height:14.05pt" o:ole="">
                              <v:imagedata r:id="rId28" o:title=""/>
                            </v:shape>
                            <o:OLEObject Type="Embed" ProgID="Equation.DSMT4" ShapeID="_x0000_i1034" DrawAspect="Content" ObjectID="_1685998175" r:id="rId54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D9AD4AE" w14:textId="77777777" w:rsidR="008118AB" w:rsidRPr="009C7D2A" w:rsidRDefault="008118AB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đồng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28"/>
                            <w:lang w:val="en-GB"/>
                          </w:rPr>
                          <w:object w:dxaOrig="2180" w:dyaOrig="680" w14:anchorId="38B44F3E">
                            <v:shape id="_x0000_i1035" type="#_x0000_t75" style="width:108.45pt;height:34.6pt" o:ole="">
                              <v:imagedata r:id="rId30" o:title=""/>
                            </v:shape>
                            <o:OLEObject Type="Embed" ProgID="Equation.DSMT4" ShapeID="_x0000_i1035" DrawAspect="Content" ObjectID="_1685998176" r:id="rId55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và nghịch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28"/>
                            <w:lang w:val="en-GB"/>
                          </w:rPr>
                          <w:object w:dxaOrig="2140" w:dyaOrig="680" w14:anchorId="7850D722">
                            <v:shape id="_x0000_i1036" type="#_x0000_t75" style="width:107.55pt;height:34.6pt" o:ole="">
                              <v:imagedata r:id="rId32" o:title=""/>
                            </v:shape>
                            <o:OLEObject Type="Embed" ProgID="Equation.DSMT4" ShapeID="_x0000_i1036" DrawAspect="Content" ObjectID="_1685998177" r:id="rId56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,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505A3CD8">
                            <v:shape id="_x0000_i1037" type="#_x0000_t75" style="width:29.9pt;height:14.05pt" o:ole="">
                              <v:imagedata r:id="rId34" o:title=""/>
                            </v:shape>
                            <o:OLEObject Type="Embed" ProgID="Equation.DSMT4" ShapeID="_x0000_i1037" DrawAspect="Content" ObjectID="_1685998178" r:id="rId57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7DDCE10" w14:textId="77777777" w:rsidR="008118AB" w:rsidRPr="009C7D2A" w:rsidRDefault="008118AB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20" w14:anchorId="30DD104C">
                            <v:shape id="_x0000_i1038" type="#_x0000_t75" style="width:44.9pt;height:15.9pt" o:ole="">
                              <v:imagedata r:id="rId36" o:title=""/>
                            </v:shape>
                            <o:OLEObject Type="Embed" ProgID="Equation.DSMT4" ShapeID="_x0000_i1038" DrawAspect="Content" ObjectID="_1685998179" r:id="rId58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là hàm số lẻ, đồ thị hàm số nhận gốc tọa độ O là tâm đối xứng  (Hình 1).</w:t>
                        </w:r>
                      </w:p>
                      <w:p w14:paraId="6336EDCA" w14:textId="77777777" w:rsidR="008118AB" w:rsidRPr="009C7D2A" w:rsidRDefault="008118AB" w:rsidP="00C12161">
                        <w:pPr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2A6F8362" wp14:editId="552419E1">
                              <wp:extent cx="4456430" cy="1121577"/>
                              <wp:effectExtent l="0" t="0" r="0" b="0"/>
                              <wp:docPr id="4" name="Picture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59331" cy="112230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755CA2A" w14:textId="4163A935" w:rsidR="008118AB" w:rsidRPr="009C7D2A" w:rsidRDefault="008118AB" w:rsidP="00C12161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C00000"/>
                          </w:rPr>
                          <w:t>Một số giá trị đặc biệt:</w:t>
                        </w:r>
                      </w:p>
                      <w:p w14:paraId="213973FE" w14:textId="77777777" w:rsidR="008118AB" w:rsidRPr="009C7D2A" w:rsidRDefault="008118AB" w:rsidP="00D71BCC">
                        <w:pPr>
                          <w:pStyle w:val="Heading2"/>
                        </w:pPr>
                        <w:r w:rsidRPr="009C7D2A">
                          <w:rPr>
                            <w:lang w:val="en-GB"/>
                          </w:rPr>
                          <w:object w:dxaOrig="2640" w:dyaOrig="320" w14:anchorId="2BC707AE">
                            <v:shape id="_x0000_i1039" type="#_x0000_t75" style="width:132.8pt;height:15.9pt" o:ole="">
                              <v:imagedata r:id="rId39" o:title=""/>
                            </v:shape>
                            <o:OLEObject Type="Embed" ProgID="Equation.DSMT4" ShapeID="_x0000_i1039" DrawAspect="Content" ObjectID="_1685998180" r:id="rId59"/>
                          </w:object>
                        </w:r>
                        <w:r w:rsidRPr="009C7D2A">
                          <w:t xml:space="preserve"> </w:t>
                        </w:r>
                      </w:p>
                      <w:p w14:paraId="34239CBC" w14:textId="77777777" w:rsidR="008118AB" w:rsidRPr="009C7D2A" w:rsidRDefault="008118AB" w:rsidP="005D5C65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140" w:dyaOrig="620" w14:anchorId="0D7E7069">
                            <v:shape id="_x0000_i1040" type="#_x0000_t75" style="width:158.05pt;height:30.85pt" o:ole="">
                              <v:imagedata r:id="rId41" o:title=""/>
                            </v:shape>
                            <o:OLEObject Type="Embed" ProgID="Equation.DSMT4" ShapeID="_x0000_i1040" DrawAspect="Content" ObjectID="_1685998181" r:id="rId60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55409A62" w14:textId="77777777" w:rsidR="008118AB" w:rsidRPr="009C7D2A" w:rsidRDefault="008118AB" w:rsidP="005D5C65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460" w:dyaOrig="620" w14:anchorId="46AB2996">
                            <v:shape id="_x0000_i1041" type="#_x0000_t75" style="width:172.05pt;height:30.85pt" o:ole="">
                              <v:imagedata r:id="rId43" o:title=""/>
                            </v:shape>
                            <o:OLEObject Type="Embed" ProgID="Equation.DSMT4" ShapeID="_x0000_i1041" DrawAspect="Content" ObjectID="_1685998182" r:id="rId61"/>
                          </w:object>
                        </w:r>
                      </w:p>
                      <w:p w14:paraId="49D22A88" w14:textId="77777777" w:rsidR="008118AB" w:rsidRPr="009A7228" w:rsidRDefault="008118AB" w:rsidP="00C12161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EB68E42" w14:textId="77777777" w:rsidR="008118AB" w:rsidRDefault="008118AB" w:rsidP="00C12161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C7C2E33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3054B85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F03DC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B3E0E5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8118AB" w:rsidRDefault="008118AB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77777777" w:rsidR="008118AB" w:rsidRDefault="008118AB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321C463" w14:textId="3313CCAF" w:rsidR="00C12161" w:rsidRPr="006261B9" w:rsidRDefault="00DA5956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C56B159" wp14:editId="336740F9">
                <wp:extent cx="6501145" cy="8791575"/>
                <wp:effectExtent l="0" t="0" r="13970" b="28575"/>
                <wp:docPr id="45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791575"/>
                          <a:chOff x="-15" y="-48329"/>
                          <a:chExt cx="6501145" cy="8791575"/>
                        </a:xfrm>
                      </wpg:grpSpPr>
                      <wps:wsp>
                        <wps:cNvPr id="460" name="Rectangle: Diagonal Corners Rounded 460"/>
                        <wps:cNvSpPr/>
                        <wps:spPr>
                          <a:xfrm>
                            <a:off x="0" y="1"/>
                            <a:ext cx="6501130" cy="87432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F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8FC7CC" w14:textId="77777777" w:rsidR="008118AB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26527B3" w14:textId="77777777" w:rsidR="008118AB" w:rsidRPr="009C7D2A" w:rsidRDefault="008118AB" w:rsidP="00DA5956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 Hàm số  côsin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: </w:t>
                              </w: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260" w14:anchorId="0F5DE900">
                                  <v:shape id="_x0000_i1042" type="#_x0000_t75" style="width:45.8pt;height:14.05pt" o:ole="">
                                    <v:imagedata r:id="rId62" o:title=""/>
                                  </v:shape>
                                  <o:OLEObject Type="Embed" ProgID="Equation.DSMT4" ShapeID="_x0000_i1042" DrawAspect="Content" ObjectID="_1685998183" r:id="rId63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784"/>
                                <w:gridCol w:w="4785"/>
                              </w:tblGrid>
                              <w:tr w:rsidR="008118AB" w:rsidRPr="009C7D2A" w14:paraId="3F3FE2FD" w14:textId="77777777" w:rsidTr="00DA5956">
                                <w:trPr>
                                  <w:trHeight w:val="1633"/>
                                </w:trPr>
                                <w:tc>
                                  <w:tcPr>
                                    <w:tcW w:w="4784" w:type="dxa"/>
                                  </w:tcPr>
                                  <w:p w14:paraId="7DB0A0B7" w14:textId="0736DEC4" w:rsidR="008118AB" w:rsidRPr="009C7D2A" w:rsidRDefault="008118AB" w:rsidP="00DA5956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Yu Gothic Medium" w:eastAsia="Yu Gothic Medium" w:hAnsi="Yu Gothic Medium" w:cs="Segoe UI Symbol" w:hint="eastAsia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➀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 xml:space="preserve">.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Qui tắc đặt tương ứng mỗi số thực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với số thực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cosx</w:t>
                                    </w:r>
                                  </w:p>
                                  <w:p w14:paraId="7C129081" w14:textId="77777777" w:rsidR="008118AB" w:rsidRPr="009C7D2A" w:rsidRDefault="008118AB" w:rsidP="00DA5956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cos:  R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R</w:t>
                                    </w:r>
                                  </w:p>
                                  <w:p w14:paraId="6F3E97BA" w14:textId="77777777" w:rsidR="008118AB" w:rsidRPr="009C7D2A" w:rsidRDefault="008118AB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                       x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320" w:dyaOrig="220" w14:anchorId="20C0637E">
                                        <v:shape id="_x0000_i1043" type="#_x0000_t75" style="width:15.9pt;height:10.3pt" o:ole="">
                                          <v:imagedata r:id="rId12" o:title=""/>
                                        </v:shape>
                                        <o:OLEObject Type="Embed" ProgID="Equation.DSMT4" ShapeID="_x0000_i1043" DrawAspect="Content" ObjectID="_1685998184" r:id="rId64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cosx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>được gọi là hàm số cos,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4F4FA5F1" w14:textId="77777777" w:rsidR="008118AB" w:rsidRPr="009C7D2A" w:rsidRDefault="008118AB" w:rsidP="00DA5956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Kí hiệu y = cosx </w:t>
                                    </w:r>
                                  </w:p>
                                  <w:p w14:paraId="3D9DF3A1" w14:textId="77777777" w:rsidR="008118AB" w:rsidRPr="009C7D2A" w:rsidRDefault="008118AB" w:rsidP="00DA595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85" w:type="dxa"/>
                                  </w:tcPr>
                                  <w:p w14:paraId="6F984299" w14:textId="77777777" w:rsidR="008118AB" w:rsidRPr="009C7D2A" w:rsidRDefault="008118AB" w:rsidP="00DA595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object w:dxaOrig="3921" w:dyaOrig="3567" w14:anchorId="0FB59EFC">
                                        <v:shape id="_x0000_i1044" type="#_x0000_t75" style="width:93.5pt;height:83.2pt" o:ole="">
                                          <v:imagedata r:id="rId65" o:title=""/>
                                        </v:shape>
                                        <o:OLEObject Type="Embed" ProgID="Visio.Drawing.11" ShapeID="_x0000_i1044" DrawAspect="Content" ObjectID="_1685998185" r:id="rId66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t xml:space="preserve">   </w:t>
                                    </w:r>
                                    <w:r w:rsidRPr="008229D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object w:dxaOrig="3027" w:dyaOrig="2805" w14:anchorId="45A0E497">
                                        <v:shape id="_x0000_i1045" type="#_x0000_t75" style="width:102.85pt;height:92.55pt" o:ole="">
                                          <v:imagedata r:id="rId67" o:title=""/>
                                        </v:shape>
                                        <o:OLEObject Type="Embed" ProgID="Visio.Drawing.11" ShapeID="_x0000_i1045" DrawAspect="Content" ObjectID="_1685998186" r:id="rId68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10F3E40C" w14:textId="765A4AB2" w:rsidR="008118AB" w:rsidRPr="009C7D2A" w:rsidRDefault="008118AB" w:rsidP="00DA595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➁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7780558E" w14:textId="77777777" w:rsidR="008118AB" w:rsidRPr="009C7D2A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xác định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lang w:val="en-GB"/>
                                </w:rPr>
                                <w:object w:dxaOrig="260" w:dyaOrig="260" w14:anchorId="486E53CA">
                                  <v:shape id="_x0000_i1046" type="#_x0000_t75" style="width:14.05pt;height:14.05pt" o:ole="">
                                    <v:imagedata r:id="rId69" o:title=""/>
                                  </v:shape>
                                  <o:OLEObject Type="Embed" ProgID="Equation.DSMT4" ShapeID="_x0000_i1046" DrawAspect="Content" ObjectID="_1685998187" r:id="rId70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15F2771" w14:textId="77777777" w:rsidR="008118AB" w:rsidRPr="009C7D2A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giá trị: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620" w:dyaOrig="400" w14:anchorId="4B914B8B">
                                  <v:shape id="_x0000_i1047" type="#_x0000_t75" style="width:30.85pt;height:19.65pt" o:ole="">
                                    <v:imagedata r:id="rId71" o:title=""/>
                                  </v:shape>
                                  <o:OLEObject Type="Embed" ProgID="Equation.DSMT4" ShapeID="_x0000_i1047" DrawAspect="Content" ObjectID="_1685998188" r:id="rId7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,có nghĩa là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100" w:dyaOrig="320" w14:anchorId="200BE133">
                                  <v:shape id="_x0000_i1048" type="#_x0000_t75" style="width:105.65pt;height:15.9pt" o:ole="">
                                    <v:imagedata r:id="rId73" o:title=""/>
                                  </v:shape>
                                  <o:OLEObject Type="Embed" ProgID="Equation.DSMT4" ShapeID="_x0000_i1048" DrawAspect="Content" ObjectID="_1685998189" r:id="rId74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A78E176" w14:textId="77777777" w:rsidR="008118AB" w:rsidRPr="009C7D2A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tuần hoàn với chu kì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360" w:dyaOrig="279" w14:anchorId="02CB22DE">
                                  <v:shape id="_x0000_i1049" type="#_x0000_t75" style="width:18.7pt;height:14.05pt" o:ole="">
                                    <v:imagedata r:id="rId75" o:title=""/>
                                  </v:shape>
                                  <o:OLEObject Type="Embed" ProgID="Equation.DSMT4" ShapeID="_x0000_i1049" DrawAspect="Content" ObjectID="_1685998190" r:id="rId7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, có nghĩa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060" w:dyaOrig="400" w14:anchorId="4605611C">
                                  <v:shape id="_x0000_i1050" type="#_x0000_t75" style="width:102.85pt;height:19.65pt" o:ole="">
                                    <v:imagedata r:id="rId77" o:title=""/>
                                  </v:shape>
                                  <o:OLEObject Type="Embed" ProgID="Equation.DSMT4" ShapeID="_x0000_i1050" DrawAspect="Content" ObjectID="_1685998191" r:id="rId7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với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576B4D6F">
                                  <v:shape id="_x0000_i1051" type="#_x0000_t75" style="width:29.9pt;height:14.05pt" o:ole="">
                                    <v:imagedata r:id="rId79" o:title=""/>
                                  </v:shape>
                                  <o:OLEObject Type="Embed" ProgID="Equation.DSMT4" ShapeID="_x0000_i1051" DrawAspect="Content" ObjectID="_1685998192" r:id="rId80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5A6E2350" w14:textId="77777777" w:rsidR="008118AB" w:rsidRPr="009C7D2A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đồng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1660" w:dyaOrig="400" w14:anchorId="4A867922">
                                  <v:shape id="_x0000_i1052" type="#_x0000_t75" style="width:83.2pt;height:19.65pt" o:ole="">
                                    <v:imagedata r:id="rId81" o:title=""/>
                                  </v:shape>
                                  <o:OLEObject Type="Embed" ProgID="Equation.DSMT4" ShapeID="_x0000_i1052" DrawAspect="Content" ObjectID="_1685998193" r:id="rId8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và nghịch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1520" w:dyaOrig="400" w14:anchorId="23E1F714">
                                  <v:shape id="_x0000_i1053" type="#_x0000_t75" style="width:75.75pt;height:19.65pt" o:ole="">
                                    <v:imagedata r:id="rId83" o:title=""/>
                                  </v:shape>
                                  <o:OLEObject Type="Embed" ProgID="Equation.DSMT4" ShapeID="_x0000_i1053" DrawAspect="Content" ObjectID="_1685998194" r:id="rId84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2ED0790F">
                                  <v:shape id="_x0000_i1054" type="#_x0000_t75" style="width:29.9pt;height:14.05pt" o:ole="">
                                    <v:imagedata r:id="rId85" o:title=""/>
                                  </v:shape>
                                  <o:OLEObject Type="Embed" ProgID="Equation.DSMT4" ShapeID="_x0000_i1054" DrawAspect="Content" ObjectID="_1685998195" r:id="rId8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4E4D9DC9" w14:textId="77777777" w:rsidR="008118AB" w:rsidRPr="009C7D2A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260" w14:anchorId="0EC0F02C">
                                  <v:shape id="_x0000_i1055" type="#_x0000_t75" style="width:45.8pt;height:14.05pt" o:ole="">
                                    <v:imagedata r:id="rId87" o:title=""/>
                                  </v:shape>
                                  <o:OLEObject Type="Embed" ProgID="Equation.DSMT4" ShapeID="_x0000_i1055" DrawAspect="Content" ObjectID="_1685998196" r:id="rId8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là hàm số chẵn, đồ thị hàm số nhận Oy làm trục đối xứng (Hình 2).</w:t>
                              </w:r>
                            </w:p>
                            <w:p w14:paraId="12AB0D2D" w14:textId="77777777" w:rsidR="008118AB" w:rsidRPr="009C7D2A" w:rsidRDefault="008118AB" w:rsidP="00DA5956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2410F2A0" wp14:editId="3938BBCB">
                                    <wp:extent cx="4800041" cy="1069676"/>
                                    <wp:effectExtent l="0" t="0" r="0" b="0"/>
                                    <wp:docPr id="3" name="Picture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9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00041" cy="106967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924E418" w14:textId="3AE8C4B6" w:rsidR="008118AB" w:rsidRPr="009C7D2A" w:rsidRDefault="008118AB" w:rsidP="00731027">
                              <w:pPr>
                                <w:tabs>
                                  <w:tab w:val="left" w:pos="426"/>
                                </w:tabs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t xml:space="preserve">      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sym w:font="Wingdings 2" w:char="F097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t xml:space="preserve">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Ta có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1880" w:dyaOrig="720" w14:anchorId="1ACA728C">
                                  <v:shape id="_x0000_i1056" type="#_x0000_t75" style="width:93.5pt;height:36.45pt" o:ole="">
                                    <v:imagedata r:id="rId90" o:title=""/>
                                  </v:shape>
                                  <o:OLEObject Type="Embed" ProgID="Equation.DSMT4" ShapeID="_x0000_i1056" DrawAspect="Content" ObjectID="_1685998197" r:id="rId91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nên đồ thị của hàm số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920" w:dyaOrig="260" w14:anchorId="63991EED">
                                  <v:shape id="_x0000_i1057" type="#_x0000_t75" style="width:44.9pt;height:14.05pt" o:ole="">
                                    <v:imagedata r:id="rId92" o:title=""/>
                                  </v:shape>
                                  <o:OLEObject Type="Embed" ProgID="Equation.DSMT4" ShapeID="_x0000_i1057" DrawAspect="Content" ObjectID="_1685998198" r:id="rId9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được suy ra từ đồ thị hàm số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880" w:dyaOrig="320" w14:anchorId="0444618A">
                                  <v:shape id="_x0000_i1058" type="#_x0000_t75" style="width:43.95pt;height:15.9pt" o:ole="">
                                    <v:imagedata r:id="rId94" o:title=""/>
                                  </v:shape>
                                  <o:OLEObject Type="Embed" ProgID="Equation.DSMT4" ShapeID="_x0000_i1058" DrawAspect="Content" ObjectID="_1685998199" r:id="rId95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bằng cách tịnh tiến đồ thị hàm số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880" w:dyaOrig="320" w14:anchorId="4E5E8CC6">
                                  <v:shape id="_x0000_i1059" type="#_x0000_t75" style="width:43.95pt;height:15.9pt" o:ole="">
                                    <v:imagedata r:id="rId94" o:title=""/>
                                  </v:shape>
                                  <o:OLEObject Type="Embed" ProgID="Equation.DSMT4" ShapeID="_x0000_i1059" DrawAspect="Content" ObjectID="_1685998200" r:id="rId9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theo vectơ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1320" w:dyaOrig="720" w14:anchorId="1C4B7720">
                                  <v:shape id="_x0000_i1060" type="#_x0000_t75" style="width:65.45pt;height:36.45pt" o:ole="">
                                    <v:imagedata r:id="rId97" o:title=""/>
                                  </v:shape>
                                  <o:OLEObject Type="Embed" ProgID="Equation.DSMT4" ShapeID="_x0000_i1060" DrawAspect="Content" ObjectID="_1685998201" r:id="rId98"/>
                                </w:object>
                              </w:r>
                            </w:p>
                            <w:p w14:paraId="174F7384" w14:textId="77777777" w:rsidR="008118AB" w:rsidRPr="009C7D2A" w:rsidRDefault="008118AB" w:rsidP="00DA5956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50892227" wp14:editId="43E950D2">
                                    <wp:extent cx="4600575" cy="1240904"/>
                                    <wp:effectExtent l="0" t="0" r="0" b="0"/>
                                    <wp:docPr id="485" name="Picture 4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 rotWithShape="1">
                                            <a:blip r:embed="rId99"/>
                                            <a:srcRect l="8267" t="17670" r="230" b="29946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08458" cy="12430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E0F6019" w14:textId="7BD66144" w:rsidR="008118AB" w:rsidRPr="009C7D2A" w:rsidRDefault="008118AB" w:rsidP="00DA5956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</w:rPr>
                                <w:t>Một số giá trị đặc biệt:</w:t>
                              </w:r>
                            </w:p>
                            <w:p w14:paraId="0EE6946C" w14:textId="77777777" w:rsidR="008118AB" w:rsidRPr="009C7D2A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080" w:dyaOrig="620" w14:anchorId="1625CF62">
                                  <v:shape id="_x0000_i1061" type="#_x0000_t75" style="width:153.35pt;height:30.85pt" o:ole="">
                                    <v:imagedata r:id="rId100" o:title=""/>
                                  </v:shape>
                                  <o:OLEObject Type="Embed" ProgID="Equation.DSMT4" ShapeID="_x0000_i1061" DrawAspect="Content" ObjectID="_1685998202" r:id="rId101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3ED8B7F2" w14:textId="77777777" w:rsidR="008118AB" w:rsidRPr="009C7D2A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760" w:dyaOrig="320" w14:anchorId="4391A464">
                                  <v:shape id="_x0000_i1062" type="#_x0000_t75" style="width:138.4pt;height:15.9pt" o:ole="">
                                    <v:imagedata r:id="rId102" o:title=""/>
                                  </v:shape>
                                  <o:OLEObject Type="Embed" ProgID="Equation.DSMT4" ShapeID="_x0000_i1062" DrawAspect="Content" ObjectID="_1685998203" r:id="rId10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B15880C" w14:textId="77777777" w:rsidR="008118AB" w:rsidRPr="009C7D2A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3300" w:dyaOrig="320" w14:anchorId="455C563C">
                                  <v:shape id="_x0000_i1063" type="#_x0000_t75" style="width:164.55pt;height:15.9pt" o:ole="">
                                    <v:imagedata r:id="rId104" o:title=""/>
                                  </v:shape>
                                  <o:OLEObject Type="Embed" ProgID="Equation.DSMT4" ShapeID="_x0000_i1063" DrawAspect="Content" ObjectID="_1685998204" r:id="rId105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C3F66DB" w14:textId="77777777" w:rsidR="008118AB" w:rsidRPr="009A7228" w:rsidRDefault="008118AB" w:rsidP="00DA5956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5992E2" w14:textId="77777777" w:rsidR="008118AB" w:rsidRDefault="008118AB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264D233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0E0D02A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9E825F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FC4950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535FD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6450008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01EF392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72F883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B49693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016F33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13E3A7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A113545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1354300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5833EA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9CC5479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D19633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97C001D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61" name="Group 46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81" name="Rectangle: Folded Corner 481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8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244394" w14:textId="1E0331F6" w:rsidR="008118AB" w:rsidRDefault="008118AB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56B159" id="_x0000_s1075" style="width:511.9pt;height:692.25pt;mso-position-horizontal-relative:char;mso-position-vertical-relative:line" coordorigin=",-483" coordsize="65011,87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">
                <v:shape id="Rectangle: Diagonal Corners Rounded 460" o:spid="_x0000_s1076" style="position:absolute;width:65011;height:87432;visibility:visible;mso-wrap-style:square;v-text-anchor:middle" coordsize="6501130,87432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" adj="-11796480,,5400" path="m61566,l6328980,v95076,,172150,77074,172150,172150l6501130,8681679v,34002,-27564,61566,-61566,61566l172150,8743245c77074,8743245,,8666171,,8571095l,61566c,27564,27564,,61566,xe" fillcolor="#fffff3" strokecolor="#2f528f" strokeweight="1.5pt">
                  <v:fill color2="#7e37fd" rotate="t" focusposition=".5,.5" focussize="" colors="0 #fffff3;63570f white;1 #7e37fd" focus="100%" type="gradientRadial"/>
                  <v:stroke joinstyle="miter"/>
                  <v:formulas/>
                  <v:path arrowok="t" o:connecttype="custom" o:connectlocs="61566,0;6328980,0;6501130,172150;6501130,8681679;6439564,8743245;172150,8743245;0,8571095;0,61566;61566,0" o:connectangles="0,0,0,0,0,0,0,0,0" textboxrect="0,0,6501130,8743245"/>
                  <v:textbox>
                    <w:txbxContent>
                      <w:p w14:paraId="038FC7CC" w14:textId="77777777" w:rsidR="008118AB" w:rsidRDefault="008118AB" w:rsidP="00DA5956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26527B3" w14:textId="77777777" w:rsidR="008118AB" w:rsidRPr="009C7D2A" w:rsidRDefault="008118AB" w:rsidP="00DA5956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 Hàm số  côsin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</w:rPr>
                          <w:t xml:space="preserve">: </w:t>
                        </w: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260" w14:anchorId="0F5DE900">
                            <v:shape id="_x0000_i1042" type="#_x0000_t75" style="width:45.8pt;height:14.05pt" o:ole="">
                              <v:imagedata r:id="rId62" o:title=""/>
                            </v:shape>
                            <o:OLEObject Type="Embed" ProgID="Equation.DSMT4" ShapeID="_x0000_i1042" DrawAspect="Content" ObjectID="_1685998183" r:id="rId106"/>
                          </w:objec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784"/>
                          <w:gridCol w:w="4785"/>
                        </w:tblGrid>
                        <w:tr w:rsidR="008118AB" w:rsidRPr="009C7D2A" w14:paraId="3F3FE2FD" w14:textId="77777777" w:rsidTr="00DA5956">
                          <w:trPr>
                            <w:trHeight w:val="1633"/>
                          </w:trPr>
                          <w:tc>
                            <w:tcPr>
                              <w:tcW w:w="4784" w:type="dxa"/>
                            </w:tcPr>
                            <w:p w14:paraId="7DB0A0B7" w14:textId="0736DEC4" w:rsidR="008118AB" w:rsidRPr="009C7D2A" w:rsidRDefault="008118AB" w:rsidP="00DA5956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➀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.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Qui tắc đặt tương ứng mỗi số thực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với số thực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cosx</w:t>
                              </w:r>
                            </w:p>
                            <w:p w14:paraId="7C129081" w14:textId="77777777" w:rsidR="008118AB" w:rsidRPr="009C7D2A" w:rsidRDefault="008118AB" w:rsidP="00DA5956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cos:  R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AE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R</w:t>
                              </w:r>
                            </w:p>
                            <w:p w14:paraId="6F3E97BA" w14:textId="77777777" w:rsidR="008118AB" w:rsidRPr="009C7D2A" w:rsidRDefault="008118AB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                       x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20" w:dyaOrig="220" w14:anchorId="20C0637E">
                                  <v:shape id="_x0000_i1043" type="#_x0000_t75" style="width:15.9pt;height:10.3pt" o:ole="">
                                    <v:imagedata r:id="rId12" o:title=""/>
                                  </v:shape>
                                  <o:OLEObject Type="Embed" ProgID="Equation.DSMT4" ShapeID="_x0000_i1043" DrawAspect="Content" ObjectID="_1685998184" r:id="rId10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cosx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>được gọi là hàm số cos,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4F4FA5F1" w14:textId="77777777" w:rsidR="008118AB" w:rsidRPr="009C7D2A" w:rsidRDefault="008118AB" w:rsidP="00DA5956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Kí hiệu y = cosx </w:t>
                              </w:r>
                            </w:p>
                            <w:p w14:paraId="3D9DF3A1" w14:textId="77777777" w:rsidR="008118AB" w:rsidRPr="009C7D2A" w:rsidRDefault="008118AB" w:rsidP="00DA5956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785" w:type="dxa"/>
                            </w:tcPr>
                            <w:p w14:paraId="6F984299" w14:textId="77777777" w:rsidR="008118AB" w:rsidRPr="009C7D2A" w:rsidRDefault="008118AB" w:rsidP="00DA5956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object w:dxaOrig="3921" w:dyaOrig="3567" w14:anchorId="0FB59EFC">
                                  <v:shape id="_x0000_i1044" type="#_x0000_t75" style="width:93.5pt;height:83.2pt" o:ole="">
                                    <v:imagedata r:id="rId65" o:title=""/>
                                  </v:shape>
                                  <o:OLEObject Type="Embed" ProgID="Visio.Drawing.11" ShapeID="_x0000_i1044" DrawAspect="Content" ObjectID="_1685998185" r:id="rId10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   </w:t>
                              </w:r>
                              <w:r w:rsidRPr="008229D1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object w:dxaOrig="3027" w:dyaOrig="2805" w14:anchorId="45A0E497">
                                  <v:shape id="_x0000_i1045" type="#_x0000_t75" style="width:102.85pt;height:92.55pt" o:ole="">
                                    <v:imagedata r:id="rId67" o:title=""/>
                                  </v:shape>
                                  <o:OLEObject Type="Embed" ProgID="Visio.Drawing.11" ShapeID="_x0000_i1045" DrawAspect="Content" ObjectID="_1685998186" r:id="rId109"/>
                                </w:object>
                              </w:r>
                            </w:p>
                          </w:tc>
                        </w:tr>
                      </w:tbl>
                      <w:p w14:paraId="10F3E40C" w14:textId="765A4AB2" w:rsidR="008118AB" w:rsidRPr="009C7D2A" w:rsidRDefault="008118AB" w:rsidP="00DA5956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Segoe UI Symbol" w:hint="eastAsia"/>
                            <w:b/>
                            <w:bCs/>
                            <w:color w:val="0000CC"/>
                            <w:lang w:val="en-GB"/>
                          </w:rPr>
                          <w:t>➁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7780558E" w14:textId="77777777" w:rsidR="008118AB" w:rsidRPr="009C7D2A" w:rsidRDefault="008118AB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xác định </w:t>
                        </w:r>
                        <w:r w:rsidRPr="009C7D2A">
                          <w:rPr>
                            <w:rFonts w:ascii="Chu Van An" w:hAnsi="Chu Van An" w:cs="Chu Van An"/>
                            <w:lang w:val="en-GB"/>
                          </w:rPr>
                          <w:object w:dxaOrig="260" w:dyaOrig="260" w14:anchorId="486E53CA">
                            <v:shape id="_x0000_i1046" type="#_x0000_t75" style="width:14.05pt;height:14.05pt" o:ole="">
                              <v:imagedata r:id="rId69" o:title=""/>
                            </v:shape>
                            <o:OLEObject Type="Embed" ProgID="Equation.DSMT4" ShapeID="_x0000_i1046" DrawAspect="Content" ObjectID="_1685998187" r:id="rId110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15F2771" w14:textId="77777777" w:rsidR="008118AB" w:rsidRPr="009C7D2A" w:rsidRDefault="008118AB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giá trị: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620" w:dyaOrig="400" w14:anchorId="4B914B8B">
                            <v:shape id="_x0000_i1047" type="#_x0000_t75" style="width:30.85pt;height:19.65pt" o:ole="">
                              <v:imagedata r:id="rId71" o:title=""/>
                            </v:shape>
                            <o:OLEObject Type="Embed" ProgID="Equation.DSMT4" ShapeID="_x0000_i1047" DrawAspect="Content" ObjectID="_1685998188" r:id="rId111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,có nghĩa là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100" w:dyaOrig="320" w14:anchorId="200BE133">
                            <v:shape id="_x0000_i1048" type="#_x0000_t75" style="width:105.65pt;height:15.9pt" o:ole="">
                              <v:imagedata r:id="rId73" o:title=""/>
                            </v:shape>
                            <o:OLEObject Type="Embed" ProgID="Equation.DSMT4" ShapeID="_x0000_i1048" DrawAspect="Content" ObjectID="_1685998189" r:id="rId112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A78E176" w14:textId="77777777" w:rsidR="008118AB" w:rsidRPr="009C7D2A" w:rsidRDefault="008118AB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tuần hoàn với chu kì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360" w:dyaOrig="279" w14:anchorId="02CB22DE">
                            <v:shape id="_x0000_i1049" type="#_x0000_t75" style="width:18.7pt;height:14.05pt" o:ole="">
                              <v:imagedata r:id="rId75" o:title=""/>
                            </v:shape>
                            <o:OLEObject Type="Embed" ProgID="Equation.DSMT4" ShapeID="_x0000_i1049" DrawAspect="Content" ObjectID="_1685998190" r:id="rId113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, có nghĩa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060" w:dyaOrig="400" w14:anchorId="4605611C">
                            <v:shape id="_x0000_i1050" type="#_x0000_t75" style="width:102.85pt;height:19.65pt" o:ole="">
                              <v:imagedata r:id="rId77" o:title=""/>
                            </v:shape>
                            <o:OLEObject Type="Embed" ProgID="Equation.DSMT4" ShapeID="_x0000_i1050" DrawAspect="Content" ObjectID="_1685998191" r:id="rId114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với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576B4D6F">
                            <v:shape id="_x0000_i1051" type="#_x0000_t75" style="width:29.9pt;height:14.05pt" o:ole="">
                              <v:imagedata r:id="rId79" o:title=""/>
                            </v:shape>
                            <o:OLEObject Type="Embed" ProgID="Equation.DSMT4" ShapeID="_x0000_i1051" DrawAspect="Content" ObjectID="_1685998192" r:id="rId115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5A6E2350" w14:textId="77777777" w:rsidR="008118AB" w:rsidRPr="009C7D2A" w:rsidRDefault="008118AB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đồng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1660" w:dyaOrig="400" w14:anchorId="4A867922">
                            <v:shape id="_x0000_i1052" type="#_x0000_t75" style="width:83.2pt;height:19.65pt" o:ole="">
                              <v:imagedata r:id="rId81" o:title=""/>
                            </v:shape>
                            <o:OLEObject Type="Embed" ProgID="Equation.DSMT4" ShapeID="_x0000_i1052" DrawAspect="Content" ObjectID="_1685998193" r:id="rId116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và nghịch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1520" w:dyaOrig="400" w14:anchorId="23E1F714">
                            <v:shape id="_x0000_i1053" type="#_x0000_t75" style="width:75.75pt;height:19.65pt" o:ole="">
                              <v:imagedata r:id="rId83" o:title=""/>
                            </v:shape>
                            <o:OLEObject Type="Embed" ProgID="Equation.DSMT4" ShapeID="_x0000_i1053" DrawAspect="Content" ObjectID="_1685998194" r:id="rId117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,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2ED0790F">
                            <v:shape id="_x0000_i1054" type="#_x0000_t75" style="width:29.9pt;height:14.05pt" o:ole="">
                              <v:imagedata r:id="rId85" o:title=""/>
                            </v:shape>
                            <o:OLEObject Type="Embed" ProgID="Equation.DSMT4" ShapeID="_x0000_i1054" DrawAspect="Content" ObjectID="_1685998195" r:id="rId118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4E4D9DC9" w14:textId="77777777" w:rsidR="008118AB" w:rsidRPr="009C7D2A" w:rsidRDefault="008118AB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260" w14:anchorId="0EC0F02C">
                            <v:shape id="_x0000_i1055" type="#_x0000_t75" style="width:45.8pt;height:14.05pt" o:ole="">
                              <v:imagedata r:id="rId87" o:title=""/>
                            </v:shape>
                            <o:OLEObject Type="Embed" ProgID="Equation.DSMT4" ShapeID="_x0000_i1055" DrawAspect="Content" ObjectID="_1685998196" r:id="rId119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là hàm số chẵn, đồ thị hàm số nhận Oy làm trục đối xứng (Hình 2).</w:t>
                        </w:r>
                      </w:p>
                      <w:p w14:paraId="12AB0D2D" w14:textId="77777777" w:rsidR="008118AB" w:rsidRPr="009C7D2A" w:rsidRDefault="008118AB" w:rsidP="00DA5956">
                        <w:pPr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2410F2A0" wp14:editId="3938BBCB">
                              <wp:extent cx="4800041" cy="1069676"/>
                              <wp:effectExtent l="0" t="0" r="0" b="0"/>
                              <wp:docPr id="3" name="Picture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00041" cy="106967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7924E418" w14:textId="3AE8C4B6" w:rsidR="008118AB" w:rsidRPr="009C7D2A" w:rsidRDefault="008118AB" w:rsidP="00731027">
                        <w:pPr>
                          <w:tabs>
                            <w:tab w:val="left" w:pos="426"/>
                          </w:tabs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</w:rPr>
                          <w:t xml:space="preserve">        </w:t>
                        </w:r>
                        <w:r w:rsidRPr="009C7D2A">
                          <w:rPr>
                            <w:rFonts w:ascii="Chu Van An" w:hAnsi="Chu Van An" w:cs="Chu Van An"/>
                            <w:color w:val="0000CC"/>
                          </w:rPr>
                          <w:sym w:font="Wingdings 2" w:char="F097"/>
                        </w:r>
                        <w:r>
                          <w:rPr>
                            <w:rFonts w:ascii="Chu Van An" w:hAnsi="Chu Van An" w:cs="Chu Van An"/>
                            <w:color w:val="0000CC"/>
                          </w:rPr>
                          <w:t xml:space="preserve"> </w: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Ta có </w:t>
                        </w:r>
                        <w:r w:rsidRPr="009C7D2A">
                          <w:rPr>
                            <w:rFonts w:ascii="Chu Van An" w:hAnsi="Chu Van An" w:cs="Chu Van An"/>
                            <w:position w:val="-30"/>
                          </w:rPr>
                          <w:object w:dxaOrig="1880" w:dyaOrig="720" w14:anchorId="1ACA728C">
                            <v:shape id="_x0000_i1056" type="#_x0000_t75" style="width:93.5pt;height:36.45pt" o:ole="">
                              <v:imagedata r:id="rId90" o:title=""/>
                            </v:shape>
                            <o:OLEObject Type="Embed" ProgID="Equation.DSMT4" ShapeID="_x0000_i1056" DrawAspect="Content" ObjectID="_1685998197" r:id="rId120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nên đồ thị của hàm số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</w:rPr>
                          <w:object w:dxaOrig="920" w:dyaOrig="260" w14:anchorId="63991EED">
                            <v:shape id="_x0000_i1057" type="#_x0000_t75" style="width:44.9pt;height:14.05pt" o:ole="">
                              <v:imagedata r:id="rId92" o:title=""/>
                            </v:shape>
                            <o:OLEObject Type="Embed" ProgID="Equation.DSMT4" ShapeID="_x0000_i1057" DrawAspect="Content" ObjectID="_1685998198" r:id="rId121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được suy ra từ đồ thị hàm số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</w:rPr>
                          <w:object w:dxaOrig="880" w:dyaOrig="320" w14:anchorId="0444618A">
                            <v:shape id="_x0000_i1058" type="#_x0000_t75" style="width:43.95pt;height:15.9pt" o:ole="">
                              <v:imagedata r:id="rId94" o:title=""/>
                            </v:shape>
                            <o:OLEObject Type="Embed" ProgID="Equation.DSMT4" ShapeID="_x0000_i1058" DrawAspect="Content" ObjectID="_1685998199" r:id="rId122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bằng cách tịnh tiến đồ thị hàm số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</w:rPr>
                          <w:object w:dxaOrig="880" w:dyaOrig="320" w14:anchorId="4E5E8CC6">
                            <v:shape id="_x0000_i1059" type="#_x0000_t75" style="width:43.95pt;height:15.9pt" o:ole="">
                              <v:imagedata r:id="rId94" o:title=""/>
                            </v:shape>
                            <o:OLEObject Type="Embed" ProgID="Equation.DSMT4" ShapeID="_x0000_i1059" DrawAspect="Content" ObjectID="_1685998200" r:id="rId123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theo vectơ </w:t>
                        </w:r>
                        <w:r w:rsidRPr="009C7D2A">
                          <w:rPr>
                            <w:rFonts w:ascii="Chu Van An" w:hAnsi="Chu Van An" w:cs="Chu Van An"/>
                            <w:position w:val="-30"/>
                          </w:rPr>
                          <w:object w:dxaOrig="1320" w:dyaOrig="720" w14:anchorId="1C4B7720">
                            <v:shape id="_x0000_i1060" type="#_x0000_t75" style="width:65.45pt;height:36.45pt" o:ole="">
                              <v:imagedata r:id="rId97" o:title=""/>
                            </v:shape>
                            <o:OLEObject Type="Embed" ProgID="Equation.DSMT4" ShapeID="_x0000_i1060" DrawAspect="Content" ObjectID="_1685998201" r:id="rId124"/>
                          </w:object>
                        </w:r>
                      </w:p>
                      <w:p w14:paraId="174F7384" w14:textId="77777777" w:rsidR="008118AB" w:rsidRPr="009C7D2A" w:rsidRDefault="008118AB" w:rsidP="00DA5956">
                        <w:pPr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noProof/>
                          </w:rPr>
                          <w:drawing>
                            <wp:inline distT="0" distB="0" distL="0" distR="0" wp14:anchorId="50892227" wp14:editId="43E950D2">
                              <wp:extent cx="4600575" cy="1240904"/>
                              <wp:effectExtent l="0" t="0" r="0" b="0"/>
                              <wp:docPr id="485" name="Picture 4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 rotWithShape="1">
                                      <a:blip r:embed="rId99"/>
                                      <a:srcRect l="8267" t="17670" r="230" b="29946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4608458" cy="124303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E0F6019" w14:textId="7BD66144" w:rsidR="008118AB" w:rsidRPr="009C7D2A" w:rsidRDefault="008118AB" w:rsidP="00DA5956">
                        <w:pPr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</w:rPr>
                          <w:t>Một số giá trị đặc biệt:</w:t>
                        </w:r>
                      </w:p>
                      <w:p w14:paraId="0EE6946C" w14:textId="77777777" w:rsidR="008118AB" w:rsidRPr="009C7D2A" w:rsidRDefault="008118AB" w:rsidP="005D5C65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080" w:dyaOrig="620" w14:anchorId="1625CF62">
                            <v:shape id="_x0000_i1061" type="#_x0000_t75" style="width:153.35pt;height:30.85pt" o:ole="">
                              <v:imagedata r:id="rId100" o:title=""/>
                            </v:shape>
                            <o:OLEObject Type="Embed" ProgID="Equation.DSMT4" ShapeID="_x0000_i1061" DrawAspect="Content" ObjectID="_1685998202" r:id="rId125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3ED8B7F2" w14:textId="77777777" w:rsidR="008118AB" w:rsidRPr="009C7D2A" w:rsidRDefault="008118AB" w:rsidP="005D5C65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760" w:dyaOrig="320" w14:anchorId="4391A464">
                            <v:shape id="_x0000_i1062" type="#_x0000_t75" style="width:138.4pt;height:15.9pt" o:ole="">
                              <v:imagedata r:id="rId102" o:title=""/>
                            </v:shape>
                            <o:OLEObject Type="Embed" ProgID="Equation.DSMT4" ShapeID="_x0000_i1062" DrawAspect="Content" ObjectID="_1685998203" r:id="rId126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B15880C" w14:textId="77777777" w:rsidR="008118AB" w:rsidRPr="009C7D2A" w:rsidRDefault="008118AB" w:rsidP="005D5C65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3300" w:dyaOrig="320" w14:anchorId="455C563C">
                            <v:shape id="_x0000_i1063" type="#_x0000_t75" style="width:164.55pt;height:15.9pt" o:ole="">
                              <v:imagedata r:id="rId104" o:title=""/>
                            </v:shape>
                            <o:OLEObject Type="Embed" ProgID="Equation.DSMT4" ShapeID="_x0000_i1063" DrawAspect="Content" ObjectID="_1685998204" r:id="rId127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C3F66DB" w14:textId="77777777" w:rsidR="008118AB" w:rsidRPr="009A7228" w:rsidRDefault="008118AB" w:rsidP="00DA5956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5992E2" w14:textId="77777777" w:rsidR="008118AB" w:rsidRDefault="008118AB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264D233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0E0D02A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9E825F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FC4950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535FD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6450008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01EF392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72F883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B49693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016F33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13E3A7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A113545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1354300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5833EA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9CC5479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D19633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97C001D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61" o:spid="_x0000_s107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 id="Rectangle: Folded Corner 481" o:spid="_x0000_s107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<v:textbox>
                      <w:txbxContent>
                        <w:p w14:paraId="11244394" w14:textId="1E0331F6" w:rsidR="008118AB" w:rsidRDefault="008118AB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6BFF906" w14:textId="0D8E27AB" w:rsidR="00EC5D1C" w:rsidRPr="006261B9" w:rsidRDefault="00DA5956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194748F" wp14:editId="65F89DD3">
                <wp:extent cx="6501145" cy="8715375"/>
                <wp:effectExtent l="0" t="0" r="13970" b="28575"/>
                <wp:docPr id="49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715375"/>
                          <a:chOff x="-15" y="-48329"/>
                          <a:chExt cx="6501145" cy="8715375"/>
                        </a:xfrm>
                      </wpg:grpSpPr>
                      <wps:wsp>
                        <wps:cNvPr id="492" name="Rectangle: Diagonal Corners Rounded 492"/>
                        <wps:cNvSpPr/>
                        <wps:spPr>
                          <a:xfrm>
                            <a:off x="0" y="1"/>
                            <a:ext cx="6501130" cy="86670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17C5B1B" w14:textId="77777777" w:rsidR="008118AB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615ADD7" w14:textId="77777777" w:rsidR="008118AB" w:rsidRPr="003171F2" w:rsidRDefault="008118AB" w:rsidP="00DA5956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 Hàm số tan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: </w:t>
                              </w: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300" w14:anchorId="00643C39">
                                  <v:shape id="_x0000_i1064" type="#_x0000_t75" style="width:45.8pt;height:14.95pt" o:ole="">
                                    <v:imagedata r:id="rId128" o:title=""/>
                                  </v:shape>
                                  <o:OLEObject Type="Embed" ProgID="Equation.DSMT4" ShapeID="_x0000_i1064" DrawAspect="Content" ObjectID="_1685998205" r:id="rId129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1015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87"/>
                                <w:gridCol w:w="4766"/>
                              </w:tblGrid>
                              <w:tr w:rsidR="008118AB" w:rsidRPr="003171F2" w14:paraId="7B064959" w14:textId="77777777" w:rsidTr="005D5C65">
                                <w:tc>
                                  <w:tcPr>
                                    <w:tcW w:w="5387" w:type="dxa"/>
                                  </w:tcPr>
                                  <w:p w14:paraId="28BAE2EE" w14:textId="27CDEA96" w:rsidR="008118AB" w:rsidRPr="003171F2" w:rsidRDefault="008118AB" w:rsidP="00DA5956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Yu Gothic Medium" w:eastAsia="Yu Gothic Medium" w:hAnsi="Yu Gothic Medium" w:cs="Segoe UI Symbol" w:hint="eastAsia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➀</w:t>
                                    </w:r>
                                    <w:r w:rsidRPr="003171F2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 xml:space="preserve">. </w:t>
                                    </w:r>
                                    <w:r w:rsidRPr="003171F2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Pr="003171F2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24A0856D" w14:textId="77777777" w:rsidR="008118AB" w:rsidRPr="00E84ABA" w:rsidRDefault="008118AB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3171F2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Hàm số tan là hàm số được xác định bởi công thức:</w:t>
                                    </w:r>
                                  </w:p>
                                  <w:p w14:paraId="3D2B6C95" w14:textId="77777777" w:rsidR="008118AB" w:rsidRPr="00E84ABA" w:rsidRDefault="008118AB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y = </w: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position w:val="-24"/>
                                        <w:sz w:val="24"/>
                                      </w:rPr>
                                      <w:object w:dxaOrig="600" w:dyaOrig="660" w14:anchorId="2067187F">
                                        <v:shape id="_x0000_i1065" type="#_x0000_t75" style="width:29.9pt;height:31.8pt" o:ole="">
                                          <v:imagedata r:id="rId130" o:title=""/>
                                        </v:shape>
                                        <o:OLEObject Type="Embed" ProgID="Equation.DSMT4" ShapeID="_x0000_i1065" DrawAspect="Content" ObjectID="_1685998206" r:id="rId131"/>
                                      </w:objec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(cosx </w: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B9"/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0)</w:t>
                                    </w:r>
                                  </w:p>
                                  <w:p w14:paraId="45F15CA1" w14:textId="77777777" w:rsidR="008118AB" w:rsidRPr="00E84ABA" w:rsidRDefault="008118AB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3171F2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3171F2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K</w: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í hiệu là y = tanx.</w:t>
                                    </w:r>
                                  </w:p>
                                  <w:p w14:paraId="577B77C9" w14:textId="77777777" w:rsidR="008118AB" w:rsidRPr="003171F2" w:rsidRDefault="008118AB" w:rsidP="00DA595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66" w:type="dxa"/>
                                  </w:tcPr>
                                  <w:p w14:paraId="36AF380E" w14:textId="77777777" w:rsidR="008118AB" w:rsidRPr="003171F2" w:rsidRDefault="008118AB" w:rsidP="00DA5956">
                                    <w:pPr>
                                      <w:jc w:val="center"/>
                                      <w:rPr>
                                        <w:rFonts w:ascii="Segoe UI Symbol" w:eastAsia="Yu Gothic" w:hAnsi="Segoe UI Symbol" w:cs="Segoe UI Symbol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D7CA26C" wp14:editId="31700817">
                                          <wp:extent cx="1352068" cy="1399506"/>
                                          <wp:effectExtent l="0" t="0" r="635" b="0"/>
                                          <wp:docPr id="1" name="Picture 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3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53285" cy="14007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B38DA7C" w14:textId="0FEA4E2C" w:rsidR="008118AB" w:rsidRPr="003171F2" w:rsidRDefault="008118AB" w:rsidP="00DA595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➁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0F22AA55" w14:textId="77777777" w:rsidR="008118AB" w:rsidRPr="003171F2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</w:rPr>
                                <w:t xml:space="preserve">Tập xác định: </w:t>
                              </w:r>
                              <w:r w:rsidRPr="003171F2">
                                <w:rPr>
                                  <w:position w:val="-28"/>
                                  <w:lang w:val="en-GB"/>
                                </w:rPr>
                                <w:object w:dxaOrig="1920" w:dyaOrig="680" w14:anchorId="2E23860C">
                                  <v:shape id="_x0000_i1066" type="#_x0000_t75" style="width:95.4pt;height:34.6pt" o:ole="">
                                    <v:imagedata r:id="rId133" o:title=""/>
                                  </v:shape>
                                  <o:OLEObject Type="Embed" ProgID="Equation.DSMT4" ShapeID="_x0000_i1066" DrawAspect="Content" ObjectID="_1685998207" r:id="rId134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3FED25D8" w14:textId="77777777" w:rsidR="008118AB" w:rsidRPr="003171F2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Tâp giá trị là R.</w:t>
                              </w:r>
                            </w:p>
                            <w:p w14:paraId="07D19455" w14:textId="77777777" w:rsidR="008118AB" w:rsidRPr="003171F2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Hàm số tuần hoàn với chu kì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220" w:dyaOrig="220" w14:anchorId="23DA4E48">
                                  <v:shape id="_x0000_i1067" type="#_x0000_t75" style="width:10.3pt;height:10.3pt" o:ole="">
                                    <v:imagedata r:id="rId135" o:title=""/>
                                  </v:shape>
                                  <o:OLEObject Type="Embed" ProgID="Equation.DSMT4" ShapeID="_x0000_i1067" DrawAspect="Content" ObjectID="_1685998208" r:id="rId136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, có nghĩa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680" w:dyaOrig="400" w14:anchorId="08F9E46B">
                                  <v:shape id="_x0000_i1068" type="#_x0000_t75" style="width:132.8pt;height:19.65pt" o:ole="">
                                    <v:imagedata r:id="rId137" o:title=""/>
                                  </v:shape>
                                  <o:OLEObject Type="Embed" ProgID="Equation.DSMT4" ShapeID="_x0000_i1068" DrawAspect="Content" ObjectID="_1685998209" r:id="rId138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0E343196" w14:textId="77777777" w:rsidR="008118AB" w:rsidRPr="003171F2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Hàm số đồng biến trên mỗi khoảng </w:t>
                              </w: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28"/>
                                  <w:lang w:val="en-GB"/>
                                </w:rPr>
                                <w:object w:dxaOrig="2740" w:dyaOrig="680" w14:anchorId="75BCA28D">
                                  <v:shape id="_x0000_i1069" type="#_x0000_t75" style="width:137.45pt;height:34.6pt" o:ole="">
                                    <v:imagedata r:id="rId139" o:title=""/>
                                  </v:shape>
                                  <o:OLEObject Type="Embed" ProgID="Equation.DSMT4" ShapeID="_x0000_i1069" DrawAspect="Content" ObjectID="_1685998210" r:id="rId140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035EFD85" w14:textId="77777777" w:rsidR="008118AB" w:rsidRPr="003171F2" w:rsidRDefault="008118AB" w:rsidP="00DA595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300" w14:anchorId="60B4F893">
                                  <v:shape id="_x0000_i1070" type="#_x0000_t75" style="width:45.8pt;height:14.95pt" o:ole="">
                                    <v:imagedata r:id="rId141" o:title=""/>
                                  </v:shape>
                                  <o:OLEObject Type="Embed" ProgID="Equation.DSMT4" ShapeID="_x0000_i1070" DrawAspect="Content" ObjectID="_1685998211" r:id="rId142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là hàm số lẻ, đồ thị hàm số nhận gốc tọa độ O làm tâm đối xứng và nhận mỗi đường thẳng </w:t>
                              </w: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24"/>
                                  <w:lang w:val="en-GB"/>
                                </w:rPr>
                                <w:object w:dxaOrig="1719" w:dyaOrig="620" w14:anchorId="19B11B43">
                                  <v:shape id="_x0000_i1071" type="#_x0000_t75" style="width:86.05pt;height:30.85pt" o:ole="">
                                    <v:imagedata r:id="rId143" o:title=""/>
                                  </v:shape>
                                  <o:OLEObject Type="Embed" ProgID="Equation.DSMT4" ShapeID="_x0000_i1071" DrawAspect="Content" ObjectID="_1685998212" r:id="rId144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làm đường tiệm cận. (Hình 3)</w:t>
                              </w:r>
                            </w:p>
                            <w:p w14:paraId="6E30895E" w14:textId="77777777" w:rsidR="008118AB" w:rsidRPr="003171F2" w:rsidRDefault="008118AB" w:rsidP="00DA5956">
                              <w:p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</w:p>
                            <w:p w14:paraId="5712C1E0" w14:textId="77777777" w:rsidR="008118AB" w:rsidRPr="003171F2" w:rsidRDefault="008118AB" w:rsidP="00DA5956">
                              <w:pPr>
                                <w:jc w:val="center"/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31F321C3" wp14:editId="576313A6">
                                    <wp:extent cx="2487140" cy="2095500"/>
                                    <wp:effectExtent l="0" t="0" r="0" b="0"/>
                                    <wp:docPr id="2" name="Picture 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88569" cy="209670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8887AA1" w14:textId="77777777" w:rsidR="008118AB" w:rsidRDefault="008118AB" w:rsidP="00DA595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fr-FR"/>
                                </w:rPr>
                              </w:pPr>
                            </w:p>
                            <w:p w14:paraId="14387596" w14:textId="5472A217" w:rsidR="008118AB" w:rsidRPr="003171F2" w:rsidRDefault="008118AB" w:rsidP="00DA5956">
                              <w:p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fr-FR"/>
                                </w:rPr>
                                <w:t>.</w:t>
                              </w:r>
                              <w:r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  <w:lang w:val="fr-FR"/>
                                </w:rPr>
                                <w:t>Một số giá trị đặc biệt :</w:t>
                              </w:r>
                            </w:p>
                            <w:p w14:paraId="5503B94F" w14:textId="77777777" w:rsidR="008118AB" w:rsidRPr="003171F2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position w:val="-10"/>
                                  <w:lang w:val="en-GB"/>
                                </w:rPr>
                                <w:object w:dxaOrig="2500" w:dyaOrig="320" w14:anchorId="3A6F967B">
                                  <v:shape id="_x0000_i1072" type="#_x0000_t75" style="width:124.35pt;height:15.9pt" o:ole="">
                                    <v:imagedata r:id="rId146" o:title=""/>
                                  </v:shape>
                                  <o:OLEObject Type="Embed" ProgID="Equation.DSMT4" ShapeID="_x0000_i1072" DrawAspect="Content" ObjectID="_1685998213" r:id="rId147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</w:p>
                            <w:p w14:paraId="0AE8DFEC" w14:textId="77777777" w:rsidR="008118AB" w:rsidRPr="003171F2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position w:val="-24"/>
                                  <w:lang w:val="en-GB"/>
                                </w:rPr>
                                <w:object w:dxaOrig="2860" w:dyaOrig="620" w14:anchorId="65ECCEEA">
                                  <v:shape id="_x0000_i1073" type="#_x0000_t75" style="width:143.05pt;height:30.85pt" o:ole="">
                                    <v:imagedata r:id="rId148" o:title=""/>
                                  </v:shape>
                                  <o:OLEObject Type="Embed" ProgID="Equation.DSMT4" ShapeID="_x0000_i1073" DrawAspect="Content" ObjectID="_1685998214" r:id="rId149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22E31A82" w14:textId="77777777" w:rsidR="008118AB" w:rsidRPr="003171F2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position w:val="-24"/>
                                  <w:lang w:val="en-GB"/>
                                </w:rPr>
                                <w:object w:dxaOrig="3180" w:dyaOrig="620" w14:anchorId="48CAC5DE">
                                  <v:shape id="_x0000_i1074" type="#_x0000_t75" style="width:159.9pt;height:30.85pt" o:ole="">
                                    <v:imagedata r:id="rId150" o:title=""/>
                                  </v:shape>
                                  <o:OLEObject Type="Embed" ProgID="Equation.DSMT4" ShapeID="_x0000_i1074" DrawAspect="Content" ObjectID="_1685998215" r:id="rId151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39063155" w14:textId="77777777" w:rsidR="008118AB" w:rsidRPr="009A7228" w:rsidRDefault="008118AB" w:rsidP="00DA5956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3D9F55A2" w14:textId="77777777" w:rsidR="008118AB" w:rsidRDefault="008118AB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4A4F3D5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2AECE5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CF0812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575968C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1D4403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C7080C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3A8C8FD9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77495B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45F383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A9BBF0F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3FD6D74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5CCE2A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5DDEA0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F3270E6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D21FA0E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829E09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CF5ACE5" w14:textId="77777777" w:rsidR="008118AB" w:rsidRDefault="008118AB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93" name="Group 493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94" name="Rectangle: Folded Corner 494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5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6491A99" w14:textId="0D5BF3BA" w:rsidR="008118AB" w:rsidRDefault="008118AB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194748F" id="_x0000_s1080" style="width:511.9pt;height:686.25pt;mso-position-horizontal-relative:char;mso-position-vertical-relative:line" coordorigin=",-483" coordsize="65011,87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">
                <v:shape id="Rectangle: Diagonal Corners Rounded 492" o:spid="_x0000_s1081" style="position:absolute;width:65011;height:86670;visibility:visible;mso-wrap-style:square;v-text-anchor:middle" coordsize="6501130,86670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" adj="-11796480,,5400" path="m61566,l6328980,v95076,,172150,77074,172150,172150l6501130,8605479v,34002,-27564,61566,-61566,61566l172150,8667045c77074,8667045,,8589971,,8494895l,61566c,27564,27564,,6156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61566,0;6328980,0;6501130,172150;6501130,8605479;6439564,8667045;172150,8667045;0,8494895;0,61566;61566,0" o:connectangles="0,0,0,0,0,0,0,0,0" textboxrect="0,0,6501130,8667045"/>
                  <v:textbox>
                    <w:txbxContent>
                      <w:p w14:paraId="717C5B1B" w14:textId="77777777" w:rsidR="008118AB" w:rsidRDefault="008118AB" w:rsidP="00DA5956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615ADD7" w14:textId="77777777" w:rsidR="008118AB" w:rsidRPr="003171F2" w:rsidRDefault="008118AB" w:rsidP="00DA5956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3171F2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 Hàm số tan</w:t>
                        </w:r>
                        <w:r w:rsidRPr="003171F2">
                          <w:rPr>
                            <w:rFonts w:ascii="Chu Van An" w:hAnsi="Chu Van An" w:cs="Chu Van An"/>
                            <w:b/>
                          </w:rPr>
                          <w:t xml:space="preserve">: </w:t>
                        </w:r>
                        <w:r w:rsidRPr="003171F2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300" w14:anchorId="00643C39">
                            <v:shape id="_x0000_i1064" type="#_x0000_t75" style="width:45.8pt;height:14.95pt" o:ole="">
                              <v:imagedata r:id="rId128" o:title=""/>
                            </v:shape>
                            <o:OLEObject Type="Embed" ProgID="Equation.DSMT4" ShapeID="_x0000_i1064" DrawAspect="Content" ObjectID="_1685998205" r:id="rId152"/>
                          </w:object>
                        </w:r>
                      </w:p>
                      <w:tbl>
                        <w:tblPr>
                          <w:tblStyle w:val="TableGrid"/>
                          <w:tblW w:w="1015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87"/>
                          <w:gridCol w:w="4766"/>
                        </w:tblGrid>
                        <w:tr w:rsidR="008118AB" w:rsidRPr="003171F2" w14:paraId="7B064959" w14:textId="77777777" w:rsidTr="005D5C65">
                          <w:tc>
                            <w:tcPr>
                              <w:tcW w:w="5387" w:type="dxa"/>
                            </w:tcPr>
                            <w:p w14:paraId="28BAE2EE" w14:textId="27CDEA96" w:rsidR="008118AB" w:rsidRPr="003171F2" w:rsidRDefault="008118AB" w:rsidP="00DA5956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➀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.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24A0856D" w14:textId="77777777" w:rsidR="008118AB" w:rsidRPr="00E84ABA" w:rsidRDefault="008118AB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Hàm số tan là hàm số được xác định bởi công thức:</w:t>
                              </w:r>
                            </w:p>
                            <w:p w14:paraId="3D2B6C95" w14:textId="77777777" w:rsidR="008118AB" w:rsidRPr="00E84ABA" w:rsidRDefault="008118AB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y = </w: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position w:val="-24"/>
                                  <w:sz w:val="24"/>
                                </w:rPr>
                                <w:object w:dxaOrig="600" w:dyaOrig="660" w14:anchorId="2067187F">
                                  <v:shape id="_x0000_i1065" type="#_x0000_t75" style="width:29.9pt;height:31.8pt" o:ole="">
                                    <v:imagedata r:id="rId130" o:title=""/>
                                  </v:shape>
                                  <o:OLEObject Type="Embed" ProgID="Equation.DSMT4" ShapeID="_x0000_i1065" DrawAspect="Content" ObjectID="_1685998206" r:id="rId153"/>
                                </w:objec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(cosx </w: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0)</w:t>
                              </w:r>
                            </w:p>
                            <w:p w14:paraId="45F15CA1" w14:textId="77777777" w:rsidR="008118AB" w:rsidRPr="00E84ABA" w:rsidRDefault="008118AB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3171F2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K</w: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í hiệu là y = tanx.</w:t>
                              </w:r>
                            </w:p>
                            <w:p w14:paraId="577B77C9" w14:textId="77777777" w:rsidR="008118AB" w:rsidRPr="003171F2" w:rsidRDefault="008118AB" w:rsidP="00DA5956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766" w:type="dxa"/>
                            </w:tcPr>
                            <w:p w14:paraId="36AF380E" w14:textId="77777777" w:rsidR="008118AB" w:rsidRPr="003171F2" w:rsidRDefault="008118AB" w:rsidP="00DA5956">
                              <w:pPr>
                                <w:jc w:val="center"/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D7CA26C" wp14:editId="31700817">
                                    <wp:extent cx="1352068" cy="1399506"/>
                                    <wp:effectExtent l="0" t="0" r="635" b="0"/>
                                    <wp:docPr id="1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3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53285" cy="14007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B38DA7C" w14:textId="0FEA4E2C" w:rsidR="008118AB" w:rsidRPr="003171F2" w:rsidRDefault="008118AB" w:rsidP="00DA5956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Segoe UI Symbol" w:hint="eastAsia"/>
                            <w:b/>
                            <w:bCs/>
                            <w:color w:val="0000CC"/>
                            <w:lang w:val="en-GB"/>
                          </w:rPr>
                          <w:t>➁</w:t>
                        </w:r>
                        <w:r w:rsidRPr="003171F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3171F2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0F22AA55" w14:textId="77777777" w:rsidR="008118AB" w:rsidRPr="003171F2" w:rsidRDefault="008118AB" w:rsidP="00DA5956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</w:rPr>
                          <w:t xml:space="preserve">Tập xác định: </w:t>
                        </w:r>
                        <w:r w:rsidRPr="003171F2">
                          <w:rPr>
                            <w:position w:val="-28"/>
                            <w:lang w:val="en-GB"/>
                          </w:rPr>
                          <w:object w:dxaOrig="1920" w:dyaOrig="680" w14:anchorId="2E23860C">
                            <v:shape id="_x0000_i1066" type="#_x0000_t75" style="width:95.4pt;height:34.6pt" o:ole="">
                              <v:imagedata r:id="rId133" o:title=""/>
                            </v:shape>
                            <o:OLEObject Type="Embed" ProgID="Equation.DSMT4" ShapeID="_x0000_i1066" DrawAspect="Content" ObjectID="_1685998207" r:id="rId154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3FED25D8" w14:textId="77777777" w:rsidR="008118AB" w:rsidRPr="003171F2" w:rsidRDefault="008118AB" w:rsidP="00DA5956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Tâp giá trị là R.</w:t>
                        </w:r>
                      </w:p>
                      <w:p w14:paraId="07D19455" w14:textId="77777777" w:rsidR="008118AB" w:rsidRPr="003171F2" w:rsidRDefault="008118AB" w:rsidP="00DA5956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Hàm số tuần hoàn với chu kì </w:t>
                        </w:r>
                        <w:r w:rsidRPr="003171F2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220" w:dyaOrig="220" w14:anchorId="23DA4E48">
                            <v:shape id="_x0000_i1067" type="#_x0000_t75" style="width:10.3pt;height:10.3pt" o:ole="">
                              <v:imagedata r:id="rId135" o:title=""/>
                            </v:shape>
                            <o:OLEObject Type="Embed" ProgID="Equation.DSMT4" ShapeID="_x0000_i1067" DrawAspect="Content" ObjectID="_1685998208" r:id="rId155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, có nghĩa </w:t>
                        </w:r>
                        <w:r w:rsidRPr="003171F2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680" w:dyaOrig="400" w14:anchorId="08F9E46B">
                            <v:shape id="_x0000_i1068" type="#_x0000_t75" style="width:132.8pt;height:19.65pt" o:ole="">
                              <v:imagedata r:id="rId137" o:title=""/>
                            </v:shape>
                            <o:OLEObject Type="Embed" ProgID="Equation.DSMT4" ShapeID="_x0000_i1068" DrawAspect="Content" ObjectID="_1685998209" r:id="rId156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0E343196" w14:textId="77777777" w:rsidR="008118AB" w:rsidRPr="003171F2" w:rsidRDefault="008118AB" w:rsidP="00DA5956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Hàm số đồng biến trên mỗi khoảng </w:t>
                        </w:r>
                        <w:r w:rsidRPr="003171F2">
                          <w:rPr>
                            <w:rFonts w:ascii="Chu Van An" w:eastAsia="Calibri" w:hAnsi="Chu Van An" w:cs="Chu Van An"/>
                            <w:position w:val="-28"/>
                            <w:lang w:val="en-GB"/>
                          </w:rPr>
                          <w:object w:dxaOrig="2740" w:dyaOrig="680" w14:anchorId="75BCA28D">
                            <v:shape id="_x0000_i1069" type="#_x0000_t75" style="width:137.45pt;height:34.6pt" o:ole="">
                              <v:imagedata r:id="rId139" o:title=""/>
                            </v:shape>
                            <o:OLEObject Type="Embed" ProgID="Equation.DSMT4" ShapeID="_x0000_i1069" DrawAspect="Content" ObjectID="_1685998210" r:id="rId157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035EFD85" w14:textId="77777777" w:rsidR="008118AB" w:rsidRPr="003171F2" w:rsidRDefault="008118AB" w:rsidP="00DA5956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300" w14:anchorId="60B4F893">
                            <v:shape id="_x0000_i1070" type="#_x0000_t75" style="width:45.8pt;height:14.95pt" o:ole="">
                              <v:imagedata r:id="rId141" o:title=""/>
                            </v:shape>
                            <o:OLEObject Type="Embed" ProgID="Equation.DSMT4" ShapeID="_x0000_i1070" DrawAspect="Content" ObjectID="_1685998211" r:id="rId158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 là hàm số lẻ, đồ thị hàm số nhận gốc tọa độ O làm tâm đối xứng và nhận mỗi đường thẳng </w:t>
                        </w:r>
                        <w:r w:rsidRPr="003171F2">
                          <w:rPr>
                            <w:rFonts w:ascii="Chu Van An" w:eastAsia="Calibri" w:hAnsi="Chu Van An" w:cs="Chu Van An"/>
                            <w:position w:val="-24"/>
                            <w:lang w:val="en-GB"/>
                          </w:rPr>
                          <w:object w:dxaOrig="1719" w:dyaOrig="620" w14:anchorId="19B11B43">
                            <v:shape id="_x0000_i1071" type="#_x0000_t75" style="width:86.05pt;height:30.85pt" o:ole="">
                              <v:imagedata r:id="rId143" o:title=""/>
                            </v:shape>
                            <o:OLEObject Type="Embed" ProgID="Equation.DSMT4" ShapeID="_x0000_i1071" DrawAspect="Content" ObjectID="_1685998212" r:id="rId159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 làm đường tiệm cận. (Hình 3)</w:t>
                        </w:r>
                      </w:p>
                      <w:p w14:paraId="6E30895E" w14:textId="77777777" w:rsidR="008118AB" w:rsidRPr="003171F2" w:rsidRDefault="008118AB" w:rsidP="00DA5956">
                        <w:p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</w:p>
                      <w:p w14:paraId="5712C1E0" w14:textId="77777777" w:rsidR="008118AB" w:rsidRPr="003171F2" w:rsidRDefault="008118AB" w:rsidP="00DA5956">
                        <w:pPr>
                          <w:jc w:val="center"/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31F321C3" wp14:editId="576313A6">
                              <wp:extent cx="2487140" cy="2095500"/>
                              <wp:effectExtent l="0" t="0" r="0" b="0"/>
                              <wp:docPr id="2" name="Picture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88569" cy="209670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8887AA1" w14:textId="77777777" w:rsidR="008118AB" w:rsidRDefault="008118AB" w:rsidP="00DA5956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lang w:val="fr-FR"/>
                          </w:rPr>
                        </w:pPr>
                      </w:p>
                      <w:p w14:paraId="14387596" w14:textId="5472A217" w:rsidR="008118AB" w:rsidRPr="003171F2" w:rsidRDefault="008118AB" w:rsidP="00DA5956">
                        <w:p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Pr="00CE447C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lang w:val="fr-FR"/>
                          </w:rPr>
                          <w:t>.</w:t>
                        </w:r>
                        <w:r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  <w:r w:rsidRPr="003171F2">
                          <w:rPr>
                            <w:rFonts w:ascii="Chu Van An" w:hAnsi="Chu Van An" w:cs="Chu Van An"/>
                            <w:b/>
                            <w:bCs/>
                            <w:color w:val="C00000"/>
                            <w:lang w:val="fr-FR"/>
                          </w:rPr>
                          <w:t>Một số giá trị đặc biệt :</w:t>
                        </w:r>
                      </w:p>
                      <w:p w14:paraId="5503B94F" w14:textId="77777777" w:rsidR="008118AB" w:rsidRPr="003171F2" w:rsidRDefault="008118AB" w:rsidP="005D5C65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position w:val="-10"/>
                            <w:lang w:val="en-GB"/>
                          </w:rPr>
                          <w:object w:dxaOrig="2500" w:dyaOrig="320" w14:anchorId="3A6F967B">
                            <v:shape id="_x0000_i1072" type="#_x0000_t75" style="width:124.35pt;height:15.9pt" o:ole="">
                              <v:imagedata r:id="rId146" o:title=""/>
                            </v:shape>
                            <o:OLEObject Type="Embed" ProgID="Equation.DSMT4" ShapeID="_x0000_i1072" DrawAspect="Content" ObjectID="_1685998213" r:id="rId160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</w:p>
                      <w:p w14:paraId="0AE8DFEC" w14:textId="77777777" w:rsidR="008118AB" w:rsidRPr="003171F2" w:rsidRDefault="008118AB" w:rsidP="005D5C65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position w:val="-24"/>
                            <w:lang w:val="en-GB"/>
                          </w:rPr>
                          <w:object w:dxaOrig="2860" w:dyaOrig="620" w14:anchorId="65ECCEEA">
                            <v:shape id="_x0000_i1073" type="#_x0000_t75" style="width:143.05pt;height:30.85pt" o:ole="">
                              <v:imagedata r:id="rId148" o:title=""/>
                            </v:shape>
                            <o:OLEObject Type="Embed" ProgID="Equation.DSMT4" ShapeID="_x0000_i1073" DrawAspect="Content" ObjectID="_1685998214" r:id="rId161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22E31A82" w14:textId="77777777" w:rsidR="008118AB" w:rsidRPr="003171F2" w:rsidRDefault="008118AB" w:rsidP="005D5C65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position w:val="-24"/>
                            <w:lang w:val="en-GB"/>
                          </w:rPr>
                          <w:object w:dxaOrig="3180" w:dyaOrig="620" w14:anchorId="48CAC5DE">
                            <v:shape id="_x0000_i1074" type="#_x0000_t75" style="width:159.9pt;height:30.85pt" o:ole="">
                              <v:imagedata r:id="rId150" o:title=""/>
                            </v:shape>
                            <o:OLEObject Type="Embed" ProgID="Equation.DSMT4" ShapeID="_x0000_i1074" DrawAspect="Content" ObjectID="_1685998215" r:id="rId162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39063155" w14:textId="77777777" w:rsidR="008118AB" w:rsidRPr="009A7228" w:rsidRDefault="008118AB" w:rsidP="00DA5956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3D9F55A2" w14:textId="77777777" w:rsidR="008118AB" w:rsidRDefault="008118AB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4A4F3D5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2AECE5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CF0812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575968C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1D4403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C7080C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3A8C8FD9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77495B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45F383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A9BBF0F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3FD6D74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5CCE2A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5DDEA0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F3270E6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D21FA0E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829E09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CF5ACE5" w14:textId="77777777" w:rsidR="008118AB" w:rsidRDefault="008118AB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93" o:spid="_x0000_s1082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jIo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">
                  <v:shape id="Rectangle: Folded Corner 494" o:spid="_x0000_s1083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  <v:textbox>
                      <w:txbxContent>
                        <w:p w14:paraId="16491A99" w14:textId="0D5BF3BA" w:rsidR="008118AB" w:rsidRDefault="008118AB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0756DA5" w14:textId="04399F27" w:rsidR="00385CB0" w:rsidRDefault="00385CB0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8E148BB" wp14:editId="52EF9DA4">
                <wp:extent cx="6501145" cy="8078526"/>
                <wp:effectExtent l="0" t="0" r="13970" b="17780"/>
                <wp:docPr id="50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078526"/>
                          <a:chOff x="-15" y="-48329"/>
                          <a:chExt cx="6501145" cy="8078526"/>
                        </a:xfrm>
                      </wpg:grpSpPr>
                      <wps:wsp>
                        <wps:cNvPr id="506" name="Rectangle: Diagonal Corners Rounded 506"/>
                        <wps:cNvSpPr/>
                        <wps:spPr>
                          <a:xfrm>
                            <a:off x="0" y="3"/>
                            <a:ext cx="6501130" cy="803019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F77110D" w14:textId="77777777" w:rsidR="008118AB" w:rsidRPr="00F278AC" w:rsidRDefault="008118AB" w:rsidP="00385CB0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8D7470A" w14:textId="77777777" w:rsidR="008118AB" w:rsidRPr="00F278AC" w:rsidRDefault="008118AB" w:rsidP="00385CB0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 w:rsidRPr="00F278AC"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 Hàm số tan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: </w:t>
                              </w: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00" w14:anchorId="214AF002">
                                  <v:shape id="_x0000_i1075" type="#_x0000_t75" style="width:44.9pt;height:14.95pt" o:ole="">
                                    <v:imagedata r:id="rId163" o:title=""/>
                                  </v:shape>
                                  <o:OLEObject Type="Embed" ProgID="Equation.DSMT4" ShapeID="_x0000_i1075" DrawAspect="Content" ObjectID="_1685998216" r:id="rId164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986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03"/>
                                <w:gridCol w:w="4766"/>
                              </w:tblGrid>
                              <w:tr w:rsidR="008118AB" w:rsidRPr="00F278AC" w14:paraId="7FF416B8" w14:textId="77777777" w:rsidTr="005D5C65">
                                <w:tc>
                                  <w:tcPr>
                                    <w:tcW w:w="5103" w:type="dxa"/>
                                  </w:tcPr>
                                  <w:p w14:paraId="75CD3DF2" w14:textId="77777777" w:rsidR="008118AB" w:rsidRPr="00F278AC" w:rsidRDefault="008118AB" w:rsidP="00385CB0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 w:rsidRPr="00F278AC">
                                      <w:rPr>
                                        <w:rFonts w:ascii="Segoe UI Symbol" w:eastAsia="Yu Gothic" w:hAnsi="Segoe UI Symbol" w:cs="Segoe UI Symbol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➊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 xml:space="preserve">.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5DCE5BBB" w14:textId="77777777" w:rsidR="008118AB" w:rsidRPr="00F278AC" w:rsidRDefault="008118AB" w:rsidP="00385CB0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Hàm số cot là hàm số được xác định bởi công thức:</w:t>
                                    </w:r>
                                  </w:p>
                                  <w:p w14:paraId="50A207A6" w14:textId="77777777" w:rsidR="008118AB" w:rsidRPr="00F278AC" w:rsidRDefault="008118AB" w:rsidP="00385CB0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y =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position w:val="-24"/>
                                        <w:sz w:val="24"/>
                                      </w:rPr>
                                      <w:object w:dxaOrig="600" w:dyaOrig="660" w14:anchorId="52E64329">
                                        <v:shape id="_x0000_i1076" type="#_x0000_t75" style="width:29.9pt;height:31.8pt" o:ole="">
                                          <v:imagedata r:id="rId165" o:title=""/>
                                        </v:shape>
                                        <o:OLEObject Type="Embed" ProgID="Equation.DSMT4" ShapeID="_x0000_i1076" DrawAspect="Content" ObjectID="_1685998217" r:id="rId166"/>
                                      </w:objec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(sinx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B9"/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0)</w:t>
                                    </w:r>
                                  </w:p>
                                  <w:p w14:paraId="730C48AA" w14:textId="77777777" w:rsidR="008118AB" w:rsidRPr="00F278AC" w:rsidRDefault="008118AB" w:rsidP="00385CB0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K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í hiệu là y = cotx.</w:t>
                                    </w:r>
                                  </w:p>
                                  <w:p w14:paraId="394C8809" w14:textId="77777777" w:rsidR="008118AB" w:rsidRPr="00F278AC" w:rsidRDefault="008118AB" w:rsidP="00385CB0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66" w:type="dxa"/>
                                  </w:tcPr>
                                  <w:p w14:paraId="480B98DC" w14:textId="77777777" w:rsidR="008118AB" w:rsidRPr="00F278AC" w:rsidRDefault="008118AB" w:rsidP="00385CB0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59D1A4DD" wp14:editId="5AAEA633">
                                          <wp:extent cx="1857375" cy="1479421"/>
                                          <wp:effectExtent l="0" t="0" r="0" b="6985"/>
                                          <wp:docPr id="6" name="Picture 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67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57884" cy="147982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2189923" w14:textId="77777777" w:rsidR="008118AB" w:rsidRPr="00F278AC" w:rsidRDefault="008118AB" w:rsidP="00385CB0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 w:rsidRPr="00F278AC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 </w:t>
                              </w:r>
                              <w:r w:rsidRPr="00F278AC"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➋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14B7BD24" w14:textId="77777777" w:rsidR="008118AB" w:rsidRPr="00F278AC" w:rsidRDefault="008118AB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Tập xác định: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16"/>
                                  <w:lang w:val="en-GB"/>
                                </w:rPr>
                                <w:object w:dxaOrig="1460" w:dyaOrig="440" w14:anchorId="66AB4BD7">
                                  <v:shape id="_x0000_i1077" type="#_x0000_t75" style="width:72.95pt;height:21.5pt" o:ole="">
                                    <v:imagedata r:id="rId168" o:title=""/>
                                  </v:shape>
                                  <o:OLEObject Type="Embed" ProgID="Equation.DSMT4" ShapeID="_x0000_i1077" DrawAspect="Content" ObjectID="_1685998218" r:id="rId169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67DFD75B" w14:textId="77777777" w:rsidR="008118AB" w:rsidRPr="00F278AC" w:rsidRDefault="008118AB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Tập giá trị: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4"/>
                                  <w:lang w:val="en-GB"/>
                                </w:rPr>
                                <w:object w:dxaOrig="260" w:dyaOrig="260" w14:anchorId="5489700A">
                                  <v:shape id="_x0000_i1078" type="#_x0000_t75" style="width:14.05pt;height:14.05pt" o:ole="">
                                    <v:imagedata r:id="rId170" o:title=""/>
                                  </v:shape>
                                  <o:OLEObject Type="Embed" ProgID="Equation.DSMT4" ShapeID="_x0000_i1078" DrawAspect="Content" ObjectID="_1685998219" r:id="rId171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155B0A1" w14:textId="77777777" w:rsidR="008118AB" w:rsidRPr="00F278AC" w:rsidRDefault="008118AB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Hàm số tuần hoàn với chu kì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220" w:dyaOrig="220" w14:anchorId="379C0FEB">
                                  <v:shape id="_x0000_i1079" type="#_x0000_t75" style="width:10.3pt;height:10.3pt" o:ole="">
                                    <v:imagedata r:id="rId172" o:title=""/>
                                  </v:shape>
                                  <o:OLEObject Type="Embed" ProgID="Equation.DSMT4" ShapeID="_x0000_i1079" DrawAspect="Content" ObjectID="_1685998220" r:id="rId173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, có nghĩa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659" w:dyaOrig="400" w14:anchorId="791B6D81">
                                  <v:shape id="_x0000_i1080" type="#_x0000_t75" style="width:133.7pt;height:19.65pt" o:ole="">
                                    <v:imagedata r:id="rId174" o:title=""/>
                                  </v:shape>
                                  <o:OLEObject Type="Embed" ProgID="Equation.DSMT4" ShapeID="_x0000_i1080" DrawAspect="Content" ObjectID="_1685998221" r:id="rId175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F65B98D" w14:textId="77777777" w:rsidR="008118AB" w:rsidRPr="00F278AC" w:rsidRDefault="008118AB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Hàm số nghịch biến trên mỗi khoảng </w:t>
                              </w: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4"/>
                                  <w:lang w:val="en-GB"/>
                                </w:rPr>
                                <w:object w:dxaOrig="1900" w:dyaOrig="400" w14:anchorId="2C44E47A">
                                  <v:shape id="_x0000_i1081" type="#_x0000_t75" style="width:95.4pt;height:19.65pt" o:ole="">
                                    <v:imagedata r:id="rId176" o:title=""/>
                                  </v:shape>
                                  <o:OLEObject Type="Embed" ProgID="Equation.DSMT4" ShapeID="_x0000_i1081" DrawAspect="Content" ObjectID="_1685998222" r:id="rId177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C8C1E62" w14:textId="77777777" w:rsidR="008118AB" w:rsidRPr="00F278AC" w:rsidRDefault="008118AB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00" w14:anchorId="69FDE479">
                                  <v:shape id="_x0000_i1082" type="#_x0000_t75" style="width:44.9pt;height:14.95pt" o:ole="">
                                    <v:imagedata r:id="rId178" o:title=""/>
                                  </v:shape>
                                  <o:OLEObject Type="Embed" ProgID="Equation.DSMT4" ShapeID="_x0000_i1082" DrawAspect="Content" ObjectID="_1685998223" r:id="rId179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 là hàm số lẻ, đồ thị hàm số nhận gốc tọa độ O làm tâm đối xứng và nhận mỗi đường thẳng </w:t>
                              </w: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1320" w:dyaOrig="320" w14:anchorId="4C32F316">
                                  <v:shape id="_x0000_i1083" type="#_x0000_t75" style="width:65.45pt;height:15.9pt" o:ole="">
                                    <v:imagedata r:id="rId180" o:title=""/>
                                  </v:shape>
                                  <o:OLEObject Type="Embed" ProgID="Equation.DSMT4" ShapeID="_x0000_i1083" DrawAspect="Content" ObjectID="_1685998224" r:id="rId181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làm đường tiệm cận (Hình 4).</w:t>
                              </w:r>
                            </w:p>
                            <w:p w14:paraId="46764601" w14:textId="77777777" w:rsidR="008118AB" w:rsidRPr="00F278AC" w:rsidRDefault="008118AB" w:rsidP="00385CB0">
                              <w:pPr>
                                <w:jc w:val="center"/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792ACC4A" wp14:editId="79EC23F2">
                                    <wp:extent cx="2343785" cy="2525395"/>
                                    <wp:effectExtent l="0" t="0" r="0" b="8255"/>
                                    <wp:docPr id="7" name="Picture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2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43785" cy="25253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D4CBC0F" w14:textId="2941F992" w:rsidR="008118AB" w:rsidRPr="00F278AC" w:rsidRDefault="008118AB" w:rsidP="00385CB0">
                              <w:p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fr-FR"/>
                                </w:rPr>
                                <w:t xml:space="preserve">.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  <w:lang w:val="fr-FR"/>
                                </w:rPr>
                                <w:t>Một số giá trị đặc biệt:</w:t>
                              </w:r>
                            </w:p>
                            <w:p w14:paraId="43D770AD" w14:textId="77777777" w:rsidR="008118AB" w:rsidRPr="00F278AC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2900" w:dyaOrig="620" w14:anchorId="59A479DE">
                                  <v:shape id="_x0000_i1084" type="#_x0000_t75" style="width:144.95pt;height:30.85pt" o:ole="">
                                    <v:imagedata r:id="rId183" o:title=""/>
                                  </v:shape>
                                  <o:OLEObject Type="Embed" ProgID="Equation.DSMT4" ShapeID="_x0000_i1084" DrawAspect="Content" ObjectID="_1685998225" r:id="rId184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3B0A85E6" w14:textId="77777777" w:rsidR="008118AB" w:rsidRPr="00F278AC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2860" w:dyaOrig="620" w14:anchorId="15E4228D">
                                  <v:shape id="_x0000_i1085" type="#_x0000_t75" style="width:143.05pt;height:30.85pt" o:ole="">
                                    <v:imagedata r:id="rId185" o:title=""/>
                                  </v:shape>
                                  <o:OLEObject Type="Embed" ProgID="Equation.DSMT4" ShapeID="_x0000_i1085" DrawAspect="Content" ObjectID="_1685998226" r:id="rId186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1DBF955C" w14:textId="77777777" w:rsidR="008118AB" w:rsidRPr="00F278AC" w:rsidRDefault="008118AB" w:rsidP="005D5C6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180" w:dyaOrig="620" w14:anchorId="6C0E3A16">
                                  <v:shape id="_x0000_i1086" type="#_x0000_t75" style="width:159.9pt;height:30.85pt" o:ole="">
                                    <v:imagedata r:id="rId187" o:title=""/>
                                  </v:shape>
                                  <o:OLEObject Type="Embed" ProgID="Equation.DSMT4" ShapeID="_x0000_i1086" DrawAspect="Content" ObjectID="_1685998227" r:id="rId188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553B818C" w14:textId="77777777" w:rsidR="008118AB" w:rsidRPr="00F278AC" w:rsidRDefault="008118AB" w:rsidP="00385CB0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6E5B272" w14:textId="77777777" w:rsidR="008118AB" w:rsidRPr="00F278AC" w:rsidRDefault="008118AB" w:rsidP="00385CB0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14FBB069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AB5C54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701AE20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681D087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D2988C8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715446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FBABF53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4A87FA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4F5DD4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CF9052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0E04879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4903A8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1DF244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2E3D0F3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D3E799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468B305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A8A9E0" w14:textId="77777777" w:rsidR="008118AB" w:rsidRPr="00F278AC" w:rsidRDefault="008118AB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07" name="Group 507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508" name="Rectangle: Folded Corner 508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09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5C63608" w14:textId="533180FD" w:rsidR="008118AB" w:rsidRDefault="008118AB" w:rsidP="00385CB0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➃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E148BB" id="_x0000_s1085" style="width:511.9pt;height:636.1pt;mso-position-horizontal-relative:char;mso-position-vertical-relative:line" coordorigin=",-483" coordsize="65011,80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">
                <v:shape id="Rectangle: Diagonal Corners Rounded 506" o:spid="_x0000_s1086" style="position:absolute;width:65011;height:80301;visibility:visible;mso-wrap-style:square;v-text-anchor:middle" coordsize="6501130,80301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" adj="-11796480,,5400" path="m61566,l6328980,v95076,,172150,77074,172150,172150l6501130,7968628v,34002,-27564,61566,-61566,61566l172150,8030194c77074,8030194,,7953120,,7858044l,61566c,27564,27564,,6156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566,0;6328980,0;6501130,172150;6501130,7968628;6439564,8030194;172150,8030194;0,7858044;0,61566;61566,0" o:connectangles="0,0,0,0,0,0,0,0,0" textboxrect="0,0,6501130,8030194"/>
                  <v:textbox>
                    <w:txbxContent>
                      <w:p w14:paraId="5F77110D" w14:textId="77777777" w:rsidR="008118AB" w:rsidRPr="00F278AC" w:rsidRDefault="008118AB" w:rsidP="00385CB0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8D7470A" w14:textId="77777777" w:rsidR="008118AB" w:rsidRPr="00F278AC" w:rsidRDefault="008118AB" w:rsidP="00385CB0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 w:rsidRPr="00F278AC"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 Hàm số tan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</w:rPr>
                          <w:t xml:space="preserve">: </w:t>
                        </w:r>
                        <w:r w:rsidRPr="00F278AC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00" w14:anchorId="214AF002">
                            <v:shape id="_x0000_i1075" type="#_x0000_t75" style="width:44.9pt;height:14.95pt" o:ole="">
                              <v:imagedata r:id="rId163" o:title=""/>
                            </v:shape>
                            <o:OLEObject Type="Embed" ProgID="Equation.DSMT4" ShapeID="_x0000_i1075" DrawAspect="Content" ObjectID="_1685998216" r:id="rId189"/>
                          </w:object>
                        </w:r>
                      </w:p>
                      <w:tbl>
                        <w:tblPr>
                          <w:tblStyle w:val="TableGrid"/>
                          <w:tblW w:w="986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103"/>
                          <w:gridCol w:w="4766"/>
                        </w:tblGrid>
                        <w:tr w:rsidR="008118AB" w:rsidRPr="00F278AC" w14:paraId="7FF416B8" w14:textId="77777777" w:rsidTr="005D5C65">
                          <w:tc>
                            <w:tcPr>
                              <w:tcW w:w="5103" w:type="dxa"/>
                            </w:tcPr>
                            <w:p w14:paraId="75CD3DF2" w14:textId="77777777" w:rsidR="008118AB" w:rsidRPr="00F278AC" w:rsidRDefault="008118AB" w:rsidP="00385CB0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 w:rsidRPr="00F278AC"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➊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.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5DCE5BBB" w14:textId="77777777" w:rsidR="008118AB" w:rsidRPr="00F278AC" w:rsidRDefault="008118AB" w:rsidP="00385CB0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Hàm số cot là hàm số được xác định bởi công thức:</w:t>
                              </w:r>
                            </w:p>
                            <w:p w14:paraId="50A207A6" w14:textId="77777777" w:rsidR="008118AB" w:rsidRPr="00F278AC" w:rsidRDefault="008118AB" w:rsidP="00385CB0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y =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position w:val="-24"/>
                                  <w:sz w:val="24"/>
                                </w:rPr>
                                <w:object w:dxaOrig="600" w:dyaOrig="660" w14:anchorId="52E64329">
                                  <v:shape id="_x0000_i1076" type="#_x0000_t75" style="width:29.9pt;height:31.8pt" o:ole="">
                                    <v:imagedata r:id="rId165" o:title=""/>
                                  </v:shape>
                                  <o:OLEObject Type="Embed" ProgID="Equation.DSMT4" ShapeID="_x0000_i1076" DrawAspect="Content" ObjectID="_1685998217" r:id="rId190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(sinx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0)</w:t>
                              </w:r>
                            </w:p>
                            <w:p w14:paraId="730C48AA" w14:textId="77777777" w:rsidR="008118AB" w:rsidRPr="00F278AC" w:rsidRDefault="008118AB" w:rsidP="00385CB0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K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í hiệu là y = cotx.</w:t>
                              </w:r>
                            </w:p>
                            <w:p w14:paraId="394C8809" w14:textId="77777777" w:rsidR="008118AB" w:rsidRPr="00F278AC" w:rsidRDefault="008118AB" w:rsidP="00385CB0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766" w:type="dxa"/>
                            </w:tcPr>
                            <w:p w14:paraId="480B98DC" w14:textId="77777777" w:rsidR="008118AB" w:rsidRPr="00F278AC" w:rsidRDefault="008118AB" w:rsidP="00385CB0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59D1A4DD" wp14:editId="5AAEA633">
                                    <wp:extent cx="1857375" cy="1479421"/>
                                    <wp:effectExtent l="0" t="0" r="0" b="6985"/>
                                    <wp:docPr id="6" name="Picture 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6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57884" cy="14798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2189923" w14:textId="77777777" w:rsidR="008118AB" w:rsidRPr="00F278AC" w:rsidRDefault="008118AB" w:rsidP="00385CB0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 w:rsidRPr="00F278AC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lang w:val="en-GB"/>
                          </w:rPr>
                          <w:t xml:space="preserve"> </w:t>
                        </w:r>
                        <w:r w:rsidRPr="00F278AC">
                          <w:rPr>
                            <w:rFonts w:ascii="Segoe UI Symbol" w:eastAsia="Yu Gothic" w:hAnsi="Segoe UI Symbol" w:cs="Segoe UI Symbol"/>
                            <w:b/>
                            <w:bCs/>
                            <w:color w:val="0000CC"/>
                            <w:lang w:val="en-GB"/>
                          </w:rPr>
                          <w:t>➋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14B7BD24" w14:textId="77777777" w:rsidR="008118AB" w:rsidRPr="00F278AC" w:rsidRDefault="008118AB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Tập xác định: </w:t>
                        </w:r>
                        <w:r w:rsidRPr="00F278AC">
                          <w:rPr>
                            <w:rFonts w:ascii="Chu Van An" w:hAnsi="Chu Van An" w:cs="Chu Van An"/>
                            <w:position w:val="-16"/>
                            <w:lang w:val="en-GB"/>
                          </w:rPr>
                          <w:object w:dxaOrig="1460" w:dyaOrig="440" w14:anchorId="66AB4BD7">
                            <v:shape id="_x0000_i1077" type="#_x0000_t75" style="width:72.95pt;height:21.5pt" o:ole="">
                              <v:imagedata r:id="rId168" o:title=""/>
                            </v:shape>
                            <o:OLEObject Type="Embed" ProgID="Equation.DSMT4" ShapeID="_x0000_i1077" DrawAspect="Content" ObjectID="_1685998218" r:id="rId191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67DFD75B" w14:textId="77777777" w:rsidR="008118AB" w:rsidRPr="00F278AC" w:rsidRDefault="008118AB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Tập giá trị: </w:t>
                        </w:r>
                        <w:r w:rsidRPr="00F278AC">
                          <w:rPr>
                            <w:rFonts w:ascii="Chu Van An" w:hAnsi="Chu Van An" w:cs="Chu Van An"/>
                            <w:position w:val="-4"/>
                            <w:lang w:val="en-GB"/>
                          </w:rPr>
                          <w:object w:dxaOrig="260" w:dyaOrig="260" w14:anchorId="5489700A">
                            <v:shape id="_x0000_i1078" type="#_x0000_t75" style="width:14.05pt;height:14.05pt" o:ole="">
                              <v:imagedata r:id="rId170" o:title=""/>
                            </v:shape>
                            <o:OLEObject Type="Embed" ProgID="Equation.DSMT4" ShapeID="_x0000_i1078" DrawAspect="Content" ObjectID="_1685998219" r:id="rId192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155B0A1" w14:textId="77777777" w:rsidR="008118AB" w:rsidRPr="00F278AC" w:rsidRDefault="008118AB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Hàm số tuần hoàn với chu kì </w:t>
                        </w:r>
                        <w:r w:rsidRPr="00F278AC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220" w:dyaOrig="220" w14:anchorId="379C0FEB">
                            <v:shape id="_x0000_i1079" type="#_x0000_t75" style="width:10.3pt;height:10.3pt" o:ole="">
                              <v:imagedata r:id="rId172" o:title=""/>
                            </v:shape>
                            <o:OLEObject Type="Embed" ProgID="Equation.DSMT4" ShapeID="_x0000_i1079" DrawAspect="Content" ObjectID="_1685998220" r:id="rId193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 xml:space="preserve">, có nghĩa </w:t>
                        </w:r>
                        <w:r w:rsidRPr="00F278AC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659" w:dyaOrig="400" w14:anchorId="791B6D81">
                            <v:shape id="_x0000_i1080" type="#_x0000_t75" style="width:133.7pt;height:19.65pt" o:ole="">
                              <v:imagedata r:id="rId174" o:title=""/>
                            </v:shape>
                            <o:OLEObject Type="Embed" ProgID="Equation.DSMT4" ShapeID="_x0000_i1080" DrawAspect="Content" ObjectID="_1685998221" r:id="rId194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F65B98D" w14:textId="77777777" w:rsidR="008118AB" w:rsidRPr="00F278AC" w:rsidRDefault="008118AB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Hàm số nghịch biến trên mỗi khoảng </w:t>
                        </w:r>
                        <w:r w:rsidRPr="00F278AC">
                          <w:rPr>
                            <w:rFonts w:ascii="Chu Van An" w:eastAsia="Calibri" w:hAnsi="Chu Van An" w:cs="Chu Van An"/>
                            <w:position w:val="-14"/>
                            <w:lang w:val="en-GB"/>
                          </w:rPr>
                          <w:object w:dxaOrig="1900" w:dyaOrig="400" w14:anchorId="2C44E47A">
                            <v:shape id="_x0000_i1081" type="#_x0000_t75" style="width:95.4pt;height:19.65pt" o:ole="">
                              <v:imagedata r:id="rId176" o:title=""/>
                            </v:shape>
                            <o:OLEObject Type="Embed" ProgID="Equation.DSMT4" ShapeID="_x0000_i1081" DrawAspect="Content" ObjectID="_1685998222" r:id="rId195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C8C1E62" w14:textId="77777777" w:rsidR="008118AB" w:rsidRPr="00F278AC" w:rsidRDefault="008118AB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00" w14:anchorId="69FDE479">
                            <v:shape id="_x0000_i1082" type="#_x0000_t75" style="width:44.9pt;height:14.95pt" o:ole="">
                              <v:imagedata r:id="rId178" o:title=""/>
                            </v:shape>
                            <o:OLEObject Type="Embed" ProgID="Equation.DSMT4" ShapeID="_x0000_i1082" DrawAspect="Content" ObjectID="_1685998223" r:id="rId196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 xml:space="preserve"> là hàm số lẻ, đồ thị hàm số nhận gốc tọa độ O làm tâm đối xứng và nhận mỗi đường thẳng </w:t>
                        </w:r>
                        <w:r w:rsidRPr="00F278AC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1320" w:dyaOrig="320" w14:anchorId="4C32F316">
                            <v:shape id="_x0000_i1083" type="#_x0000_t75" style="width:65.45pt;height:15.9pt" o:ole="">
                              <v:imagedata r:id="rId180" o:title=""/>
                            </v:shape>
                            <o:OLEObject Type="Embed" ProgID="Equation.DSMT4" ShapeID="_x0000_i1083" DrawAspect="Content" ObjectID="_1685998224" r:id="rId197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làm đường tiệm cận (Hình 4).</w:t>
                        </w:r>
                      </w:p>
                      <w:p w14:paraId="46764601" w14:textId="77777777" w:rsidR="008118AB" w:rsidRPr="00F278AC" w:rsidRDefault="008118AB" w:rsidP="00385CB0">
                        <w:pPr>
                          <w:jc w:val="center"/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792ACC4A" wp14:editId="79EC23F2">
                              <wp:extent cx="2343785" cy="2525395"/>
                              <wp:effectExtent l="0" t="0" r="0" b="8255"/>
                              <wp:docPr id="7" name="Picture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43785" cy="25253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D4CBC0F" w14:textId="2941F992" w:rsidR="008118AB" w:rsidRPr="00F278AC" w:rsidRDefault="008118AB" w:rsidP="00385CB0">
                        <w:p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lang w:val="fr-FR"/>
                          </w:rPr>
                          <w:t xml:space="preserve">. 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color w:val="C00000"/>
                            <w:lang w:val="fr-FR"/>
                          </w:rPr>
                          <w:t>Một số giá trị đặc biệt:</w:t>
                        </w:r>
                      </w:p>
                      <w:p w14:paraId="43D770AD" w14:textId="77777777" w:rsidR="008118AB" w:rsidRPr="00F278AC" w:rsidRDefault="008118AB" w:rsidP="005D5C65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2900" w:dyaOrig="620" w14:anchorId="59A479DE">
                            <v:shape id="_x0000_i1084" type="#_x0000_t75" style="width:144.95pt;height:30.85pt" o:ole="">
                              <v:imagedata r:id="rId183" o:title=""/>
                            </v:shape>
                            <o:OLEObject Type="Embed" ProgID="Equation.DSMT4" ShapeID="_x0000_i1084" DrawAspect="Content" ObjectID="_1685998225" r:id="rId198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3B0A85E6" w14:textId="77777777" w:rsidR="008118AB" w:rsidRPr="00F278AC" w:rsidRDefault="008118AB" w:rsidP="005D5C65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2860" w:dyaOrig="620" w14:anchorId="15E4228D">
                            <v:shape id="_x0000_i1085" type="#_x0000_t75" style="width:143.05pt;height:30.85pt" o:ole="">
                              <v:imagedata r:id="rId185" o:title=""/>
                            </v:shape>
                            <o:OLEObject Type="Embed" ProgID="Equation.DSMT4" ShapeID="_x0000_i1085" DrawAspect="Content" ObjectID="_1685998226" r:id="rId199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1DBF955C" w14:textId="77777777" w:rsidR="008118AB" w:rsidRPr="00F278AC" w:rsidRDefault="008118AB" w:rsidP="005D5C65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180" w:dyaOrig="620" w14:anchorId="6C0E3A16">
                            <v:shape id="_x0000_i1086" type="#_x0000_t75" style="width:159.9pt;height:30.85pt" o:ole="">
                              <v:imagedata r:id="rId187" o:title=""/>
                            </v:shape>
                            <o:OLEObject Type="Embed" ProgID="Equation.DSMT4" ShapeID="_x0000_i1086" DrawAspect="Content" ObjectID="_1685998227" r:id="rId200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553B818C" w14:textId="77777777" w:rsidR="008118AB" w:rsidRPr="00F278AC" w:rsidRDefault="008118AB" w:rsidP="00385CB0">
                        <w:p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66E5B272" w14:textId="77777777" w:rsidR="008118AB" w:rsidRPr="00F278AC" w:rsidRDefault="008118AB" w:rsidP="00385CB0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14FBB069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AB5C54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701AE20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681D087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D2988C8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715446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FBABF53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4A87FA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4F5DD4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CF9052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0E04879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4903A8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1DF244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2E3D0F3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D3E799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468B305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A8A9E0" w14:textId="77777777" w:rsidR="008118AB" w:rsidRPr="00F278AC" w:rsidRDefault="008118AB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07" o:spid="_x0000_s108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<v:shape id="Rectangle: Folded Corner 508" o:spid="_x0000_s108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RpkwgAAANw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" filled="f" stroked="f">
                    <v:textbox>
                      <w:txbxContent>
                        <w:p w14:paraId="25C63608" w14:textId="533180FD" w:rsidR="008118AB" w:rsidRDefault="008118AB" w:rsidP="00385CB0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➃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19B5AC9" w14:textId="27709A69" w:rsidR="0064480E" w:rsidRPr="006261B9" w:rsidRDefault="0064480E" w:rsidP="0064480E">
      <w:pPr>
        <w:spacing w:line="240" w:lineRule="auto"/>
        <w:rPr>
          <w:rFonts w:ascii="Chu Van An" w:hAnsi="Chu Van An" w:cs="Chu Van An"/>
          <w:sz w:val="24"/>
          <w:szCs w:val="24"/>
        </w:rPr>
      </w:pPr>
      <w:r>
        <w:rPr>
          <w:noProof/>
        </w:rPr>
        <mc:AlternateContent>
          <mc:Choice Requires="wpg">
            <w:drawing>
              <wp:inline distT="0" distB="0" distL="0" distR="0" wp14:anchorId="25E070FC" wp14:editId="2E5B27EC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E94D56A" w14:textId="77777777" w:rsidR="008118AB" w:rsidRPr="00531501" w:rsidRDefault="008118AB" w:rsidP="0064480E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DEF679F" w14:textId="77777777" w:rsidR="008118AB" w:rsidRDefault="008118AB" w:rsidP="0064480E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30AB38D" w14:textId="77777777" w:rsidR="008118AB" w:rsidRDefault="008118AB" w:rsidP="0064480E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5E070FC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E94D56A" w14:textId="77777777" w:rsidR="008118AB" w:rsidRPr="00531501" w:rsidRDefault="008118AB" w:rsidP="0064480E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DEF679F" w14:textId="77777777" w:rsidR="008118AB" w:rsidRDefault="008118AB" w:rsidP="0064480E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30AB38D" w14:textId="77777777" w:rsidR="008118AB" w:rsidRDefault="008118AB" w:rsidP="0064480E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DC1382A" w14:textId="49D5041F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28753C1" wp14:editId="343A175D">
                <wp:extent cx="6547104" cy="2838450"/>
                <wp:effectExtent l="0" t="19050" r="254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838450"/>
                          <a:chOff x="0" y="0"/>
                          <a:chExt cx="6547104" cy="2838450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81"/>
                            <a:ext cx="6547104" cy="257716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EFFFB"/>
                          </a:soli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F55875" w14:textId="77777777" w:rsidR="008118AB" w:rsidRPr="004E4A10" w:rsidRDefault="008118AB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bookmarkStart w:id="0" w:name="MTBlankEqn"/>
                            <w:p w14:paraId="624B7A68" w14:textId="7467266D" w:rsidR="008118AB" w:rsidRPr="008751DA" w:rsidRDefault="008118AB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32"/>
                                </w:rPr>
                                <w:object w:dxaOrig="999" w:dyaOrig="740" w14:anchorId="14DF7085">
                                  <v:shape id="_x0000_i1087" type="#_x0000_t75" style="width:50.5pt;height:36.45pt" o:ole="">
                                    <v:imagedata r:id="rId201" o:title=""/>
                                  </v:shape>
                                  <o:OLEObject Type="Embed" ProgID="Equation.DSMT4" ShapeID="_x0000_i1087" DrawAspect="Content" ObjectID="_1685998228" r:id="rId202"/>
                                </w:object>
                              </w:r>
                              <w:bookmarkEnd w:id="0"/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240" w:dyaOrig="400" w14:anchorId="5AEC5982">
                                  <v:shape id="_x0000_i1088" type="#_x0000_t75" style="width:62.65pt;height:20.55pt" o:ole="">
                                    <v:imagedata r:id="rId203" o:title=""/>
                                  </v:shape>
                                  <o:OLEObject Type="Embed" ProgID="Equation.DSMT4" ShapeID="_x0000_i1088" DrawAspect="Content" ObjectID="_1685998229" r:id="rId204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</w:p>
                            <w:p w14:paraId="04A3DE66" w14:textId="77777777" w:rsidR="008118AB" w:rsidRPr="008751DA" w:rsidRDefault="008118AB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939" w:dyaOrig="460" w14:anchorId="3832BD19">
                                  <v:shape id="_x0000_i1089" type="#_x0000_t75" style="width:96.3pt;height:23.4pt" o:ole="">
                                    <v:imagedata r:id="rId205" o:title=""/>
                                  </v:shape>
                                  <o:OLEObject Type="Embed" ProgID="Equation.DSMT4" ShapeID="_x0000_i1089" DrawAspect="Content" ObjectID="_1685998230" r:id="rId206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240" w:dyaOrig="400" w14:anchorId="0D8D3F01">
                                  <v:shape id="_x0000_i1090" type="#_x0000_t75" style="width:62.65pt;height:20.55pt" o:ole="">
                                    <v:imagedata r:id="rId207" o:title=""/>
                                  </v:shape>
                                  <o:OLEObject Type="Embed" ProgID="Equation.DSMT4" ShapeID="_x0000_i1090" DrawAspect="Content" ObjectID="_1685998231" r:id="rId208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1D9790C6" w14:textId="77777777" w:rsidR="008118AB" w:rsidRPr="008751DA" w:rsidRDefault="008118AB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40" w:dyaOrig="440" w14:anchorId="7EB6B172">
                                  <v:shape id="_x0000_i1091" type="#_x0000_t75" style="width:1in;height:21.5pt" o:ole="">
                                    <v:imagedata r:id="rId209" o:title=""/>
                                  </v:shape>
                                  <o:OLEObject Type="Embed" ProgID="Equation.DSMT4" ShapeID="_x0000_i1091" DrawAspect="Content" ObjectID="_1685998232" r:id="rId210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41C2696F">
                                  <v:shape id="_x0000_i1092" type="#_x0000_t75" style="width:42.1pt;height:20.55pt" o:ole="">
                                    <v:imagedata r:id="rId211" o:title=""/>
                                  </v:shape>
                                  <o:OLEObject Type="Embed" ProgID="Equation.DSMT4" ShapeID="_x0000_i1092" DrawAspect="Content" ObjectID="_1685998233" r:id="rId212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định.</w:t>
                              </w:r>
                            </w:p>
                            <w:p w14:paraId="5A99CBBA" w14:textId="77777777" w:rsidR="008118AB" w:rsidRPr="008751DA" w:rsidRDefault="008118AB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80" w:dyaOrig="440" w14:anchorId="5A53AD73">
                                  <v:shape id="_x0000_i1093" type="#_x0000_t75" style="width:73.85pt;height:21.5pt" o:ole="">
                                    <v:imagedata r:id="rId213" o:title=""/>
                                  </v:shape>
                                  <o:OLEObject Type="Embed" ProgID="Equation.DSMT4" ShapeID="_x0000_i1093" DrawAspect="Content" ObjectID="_1685998234" r:id="rId214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573204B8">
                                  <v:shape id="_x0000_i1094" type="#_x0000_t75" style="width:42.1pt;height:20.55pt" o:ole="">
                                    <v:imagedata r:id="rId215" o:title=""/>
                                  </v:shape>
                                  <o:OLEObject Type="Embed" ProgID="Equation.DSMT4" ShapeID="_x0000_i1094" DrawAspect="Content" ObjectID="_1685998235" r:id="rId216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định.</w:t>
                              </w:r>
                            </w:p>
                            <w:p w14:paraId="59298991" w14:textId="77777777" w:rsidR="008118AB" w:rsidRPr="008751DA" w:rsidRDefault="008118AB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60" w:dyaOrig="440" w14:anchorId="34EBEEEC">
                                  <v:shape id="_x0000_i1095" type="#_x0000_t75" style="width:73.85pt;height:21.5pt" o:ole="">
                                    <v:imagedata r:id="rId217" o:title=""/>
                                  </v:shape>
                                  <o:OLEObject Type="Embed" ProgID="Equation.DSMT4" ShapeID="_x0000_i1095" DrawAspect="Content" ObjectID="_1685998236" r:id="rId218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5A3992AC">
                                  <v:shape id="_x0000_i1096" type="#_x0000_t75" style="width:42.1pt;height:20.55pt" o:ole="">
                                    <v:imagedata r:id="rId219" o:title=""/>
                                  </v:shape>
                                  <o:OLEObject Type="Embed" ProgID="Equation.DSMT4" ShapeID="_x0000_i1096" DrawAspect="Content" ObjectID="_1685998237" r:id="rId220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và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2060" w:dyaOrig="620" w14:anchorId="6DBCC080">
                                  <v:shape id="_x0000_i1097" type="#_x0000_t75" style="width:102.85pt;height:30.85pt" o:ole="">
                                    <v:imagedata r:id="rId221" o:title=""/>
                                  </v:shape>
                                  <o:OLEObject Type="Embed" ProgID="Equation.DSMT4" ShapeID="_x0000_i1097" DrawAspect="Content" ObjectID="_1685998238" r:id="rId222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298F6834" w14:textId="77777777" w:rsidR="008118AB" w:rsidRPr="008751DA" w:rsidRDefault="008118AB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60" w:dyaOrig="440" w14:anchorId="7D31DD8A">
                                  <v:shape id="_x0000_i1098" type="#_x0000_t75" style="width:73.85pt;height:21.5pt" o:ole="">
                                    <v:imagedata r:id="rId223" o:title=""/>
                                  </v:shape>
                                  <o:OLEObject Type="Embed" ProgID="Equation.DSMT4" ShapeID="_x0000_i1098" DrawAspect="Content" ObjectID="_1685998239" r:id="rId224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7D0CFED3">
                                  <v:shape id="_x0000_i1099" type="#_x0000_t75" style="width:42.1pt;height:20.55pt" o:ole="">
                                    <v:imagedata r:id="rId225" o:title=""/>
                                  </v:shape>
                                  <o:OLEObject Type="Embed" ProgID="Equation.DSMT4" ShapeID="_x0000_i1099" DrawAspect="Content" ObjectID="_1685998240" r:id="rId226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và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660" w:dyaOrig="400" w14:anchorId="7698E30E">
                                  <v:shape id="_x0000_i1100" type="#_x0000_t75" style="width:83.2pt;height:20.55pt" o:ole="">
                                    <v:imagedata r:id="rId227" o:title=""/>
                                  </v:shape>
                                  <o:OLEObject Type="Embed" ProgID="Equation.DSMT4" ShapeID="_x0000_i1100" DrawAspect="Content" ObjectID="_1685998241" r:id="rId228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534F3E18" w14:textId="7D9D5546" w:rsidR="008118AB" w:rsidRDefault="008118AB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4487863" cy="571513"/>
                            <a:chOff x="150812" y="0"/>
                            <a:chExt cx="4488130" cy="57151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488130" cy="485775"/>
                              <a:chOff x="150812" y="0"/>
                              <a:chExt cx="4488130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134" y="0"/>
                                <a:ext cx="4454808" cy="485775"/>
                                <a:chOff x="184134" y="0"/>
                                <a:chExt cx="4454808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134" y="38081"/>
                                  <a:ext cx="445480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2812893" cy="485775"/>
                                  <a:chOff x="1502180" y="0"/>
                                  <a:chExt cx="2812893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2703359" cy="369570"/>
                                    <a:chOff x="1611714" y="104387"/>
                                    <a:chExt cx="2703359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664" y="105137"/>
                                      <a:ext cx="255340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8F1A040" w14:textId="77777777" w:rsidR="008118AB" w:rsidRPr="00944EE0" w:rsidRDefault="008118AB" w:rsidP="00944EE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44EE0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tập xác định</w:t>
                                        </w:r>
                                      </w:p>
                                      <w:p w14:paraId="0ECB8331" w14:textId="42E8682F" w:rsidR="008118AB" w:rsidRDefault="008118AB" w:rsidP="00EC5D1C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5994E6F" w14:textId="77777777" w:rsidR="008118AB" w:rsidRDefault="008118AB" w:rsidP="00EC5D1C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34" cy="533413"/>
                              <a:chOff x="327030" y="38100"/>
                              <a:chExt cx="1197334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27" y="4319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623609D" w14:textId="685772ED" w:rsidR="008118AB" w:rsidRDefault="008118AB" w:rsidP="00EC5D1C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28753C1" id="Group 40" o:spid="_x0000_s1109" style="width:515.5pt;height:223.5pt;mso-position-horizontal-relative:char;mso-position-vertical-relative:line" coordsize="65471,28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">
                <v:shape id="Rectangle: Diagonal Corners Rounded 1" o:spid="_x0000_s1110" style="position:absolute;top:2612;width:65471;height:2577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b" strokecolor="#4d6d1e" strokeweight="1.25pt">
                  <v:stroke joinstyle="miter"/>
                  <v:formulas/>
                  <v:path arrowok="t" o:connecttype="custom" o:connectlocs="14775,0;6434925,0;6547104,185298;6547104,2552764;6532329,2577169;112179,2577169;0,2391871;0,24405;14775,0" o:connectangles="0,0,0,0,0,0,0,0,0" textboxrect="0,0,6435090,1533525"/>
                  <v:textbox>
                    <w:txbxContent>
                      <w:p w14:paraId="04F55875" w14:textId="77777777" w:rsidR="008118AB" w:rsidRPr="004E4A10" w:rsidRDefault="008118AB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bookmarkStart w:id="1" w:name="MTBlankEqn"/>
                      <w:p w14:paraId="624B7A68" w14:textId="7467266D" w:rsidR="008118AB" w:rsidRPr="008751DA" w:rsidRDefault="008118AB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32"/>
                          </w:rPr>
                          <w:object w:dxaOrig="999" w:dyaOrig="740" w14:anchorId="14DF7085">
                            <v:shape id="_x0000_i1087" type="#_x0000_t75" style="width:50.5pt;height:36.45pt" o:ole="">
                              <v:imagedata r:id="rId201" o:title=""/>
                            </v:shape>
                            <o:OLEObject Type="Embed" ProgID="Equation.DSMT4" ShapeID="_x0000_i1087" DrawAspect="Content" ObjectID="_1685998228" r:id="rId229"/>
                          </w:object>
                        </w:r>
                        <w:bookmarkEnd w:id="1"/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1240" w:dyaOrig="400" w14:anchorId="5AEC5982">
                            <v:shape id="_x0000_i1088" type="#_x0000_t75" style="width:62.65pt;height:20.55pt" o:ole="">
                              <v:imagedata r:id="rId203" o:title=""/>
                            </v:shape>
                            <o:OLEObject Type="Embed" ProgID="Equation.DSMT4" ShapeID="_x0000_i1088" DrawAspect="Content" ObjectID="_1685998229" r:id="rId230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</w:p>
                      <w:p w14:paraId="04A3DE66" w14:textId="77777777" w:rsidR="008118AB" w:rsidRPr="008751DA" w:rsidRDefault="008118AB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939" w:dyaOrig="460" w14:anchorId="3832BD19">
                            <v:shape id="_x0000_i1089" type="#_x0000_t75" style="width:96.3pt;height:23.4pt" o:ole="">
                              <v:imagedata r:id="rId205" o:title=""/>
                            </v:shape>
                            <o:OLEObject Type="Embed" ProgID="Equation.DSMT4" ShapeID="_x0000_i1089" DrawAspect="Content" ObjectID="_1685998230" r:id="rId231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1240" w:dyaOrig="400" w14:anchorId="0D8D3F01">
                            <v:shape id="_x0000_i1090" type="#_x0000_t75" style="width:62.65pt;height:20.55pt" o:ole="">
                              <v:imagedata r:id="rId207" o:title=""/>
                            </v:shape>
                            <o:OLEObject Type="Embed" ProgID="Equation.DSMT4" ShapeID="_x0000_i1090" DrawAspect="Content" ObjectID="_1685998231" r:id="rId232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1D9790C6" w14:textId="77777777" w:rsidR="008118AB" w:rsidRPr="008751DA" w:rsidRDefault="008118AB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40" w:dyaOrig="440" w14:anchorId="7EB6B172">
                            <v:shape id="_x0000_i1091" type="#_x0000_t75" style="width:1in;height:21.5pt" o:ole="">
                              <v:imagedata r:id="rId209" o:title=""/>
                            </v:shape>
                            <o:OLEObject Type="Embed" ProgID="Equation.DSMT4" ShapeID="_x0000_i1091" DrawAspect="Content" ObjectID="_1685998232" r:id="rId233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41C2696F">
                            <v:shape id="_x0000_i1092" type="#_x0000_t75" style="width:42.1pt;height:20.55pt" o:ole="">
                              <v:imagedata r:id="rId211" o:title=""/>
                            </v:shape>
                            <o:OLEObject Type="Embed" ProgID="Equation.DSMT4" ShapeID="_x0000_i1092" DrawAspect="Content" ObjectID="_1685998233" r:id="rId234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định.</w:t>
                        </w:r>
                      </w:p>
                      <w:p w14:paraId="5A99CBBA" w14:textId="77777777" w:rsidR="008118AB" w:rsidRPr="008751DA" w:rsidRDefault="008118AB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80" w:dyaOrig="440" w14:anchorId="5A53AD73">
                            <v:shape id="_x0000_i1093" type="#_x0000_t75" style="width:73.85pt;height:21.5pt" o:ole="">
                              <v:imagedata r:id="rId213" o:title=""/>
                            </v:shape>
                            <o:OLEObject Type="Embed" ProgID="Equation.DSMT4" ShapeID="_x0000_i1093" DrawAspect="Content" ObjectID="_1685998234" r:id="rId235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573204B8">
                            <v:shape id="_x0000_i1094" type="#_x0000_t75" style="width:42.1pt;height:20.55pt" o:ole="">
                              <v:imagedata r:id="rId215" o:title=""/>
                            </v:shape>
                            <o:OLEObject Type="Embed" ProgID="Equation.DSMT4" ShapeID="_x0000_i1094" DrawAspect="Content" ObjectID="_1685998235" r:id="rId236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định.</w:t>
                        </w:r>
                      </w:p>
                      <w:p w14:paraId="59298991" w14:textId="77777777" w:rsidR="008118AB" w:rsidRPr="008751DA" w:rsidRDefault="008118AB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60" w:dyaOrig="440" w14:anchorId="34EBEEEC">
                            <v:shape id="_x0000_i1095" type="#_x0000_t75" style="width:73.85pt;height:21.5pt" o:ole="">
                              <v:imagedata r:id="rId217" o:title=""/>
                            </v:shape>
                            <o:OLEObject Type="Embed" ProgID="Equation.DSMT4" ShapeID="_x0000_i1095" DrawAspect="Content" ObjectID="_1685998236" r:id="rId237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5A3992AC">
                            <v:shape id="_x0000_i1096" type="#_x0000_t75" style="width:42.1pt;height:20.55pt" o:ole="">
                              <v:imagedata r:id="rId219" o:title=""/>
                            </v:shape>
                            <o:OLEObject Type="Embed" ProgID="Equation.DSMT4" ShapeID="_x0000_i1096" DrawAspect="Content" ObjectID="_1685998237" r:id="rId238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và </w:t>
                        </w:r>
                        <w:r w:rsidRPr="008751DA">
                          <w:rPr>
                            <w:rFonts w:ascii="Chu Van An" w:hAnsi="Chu Van An" w:cs="Chu Van An"/>
                            <w:position w:val="-24"/>
                          </w:rPr>
                          <w:object w:dxaOrig="2060" w:dyaOrig="620" w14:anchorId="6DBCC080">
                            <v:shape id="_x0000_i1097" type="#_x0000_t75" style="width:102.85pt;height:30.85pt" o:ole="">
                              <v:imagedata r:id="rId221" o:title=""/>
                            </v:shape>
                            <o:OLEObject Type="Embed" ProgID="Equation.DSMT4" ShapeID="_x0000_i1097" DrawAspect="Content" ObjectID="_1685998238" r:id="rId239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298F6834" w14:textId="77777777" w:rsidR="008118AB" w:rsidRPr="008751DA" w:rsidRDefault="008118AB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60" w:dyaOrig="440" w14:anchorId="7D31DD8A">
                            <v:shape id="_x0000_i1098" type="#_x0000_t75" style="width:73.85pt;height:21.5pt" o:ole="">
                              <v:imagedata r:id="rId223" o:title=""/>
                            </v:shape>
                            <o:OLEObject Type="Embed" ProgID="Equation.DSMT4" ShapeID="_x0000_i1098" DrawAspect="Content" ObjectID="_1685998239" r:id="rId240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7D0CFED3">
                            <v:shape id="_x0000_i1099" type="#_x0000_t75" style="width:42.1pt;height:20.55pt" o:ole="">
                              <v:imagedata r:id="rId225" o:title=""/>
                            </v:shape>
                            <o:OLEObject Type="Embed" ProgID="Equation.DSMT4" ShapeID="_x0000_i1099" DrawAspect="Content" ObjectID="_1685998240" r:id="rId241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và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1660" w:dyaOrig="400" w14:anchorId="7698E30E">
                            <v:shape id="_x0000_i1100" type="#_x0000_t75" style="width:83.2pt;height:20.55pt" o:ole="">
                              <v:imagedata r:id="rId227" o:title=""/>
                            </v:shape>
                            <o:OLEObject Type="Embed" ProgID="Equation.DSMT4" ShapeID="_x0000_i1100" DrawAspect="Content" ObjectID="_1685998241" r:id="rId242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534F3E18" w14:textId="7D9D5546" w:rsidR="008118AB" w:rsidRDefault="008118AB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group id="Group 20" o:spid="_x0000_s1111" style="position:absolute;left:1508;width:44878;height:5715" coordorigin="1508" coordsize="4488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112" style="position:absolute;left:1508;width:44881;height:4857" coordorigin="1508" coordsize="4488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13" style="position:absolute;left:1841;width:44548;height:4857" coordorigin="1841" coordsize="4454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14" style="position:absolute;left:1841;top:380;width:44548;height:4476;visibility:visible;mso-wrap-style:square;v-text-anchor:middle" coordsize="445480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" path="m,l4231031,r223777,223777l4454808,447554,,447554,,xe" fillcolor="#efddf6 [663]" stroked="f" strokeweight="1.25pt">
                        <v:fill r:id="rId243" o:title="" color2="#fffff7" type="pattern"/>
                        <v:path arrowok="t" o:connecttype="custom" o:connectlocs="0,0;4231031,0;4454808,223777;4454808,447554;0,447554;0,0" o:connectangles="0,0,0,0,0,0"/>
                      </v:shape>
                      <v:group id="Group 24" o:spid="_x0000_s1115" style="position:absolute;left:15021;width:28129;height:4857" coordorigin="15021" coordsize="281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6" style="position:absolute;left:16117;top:1043;width:27033;height:3696" coordorigin="16117,1043" coordsize="2703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7" type="#_x0000_t55" style="position:absolute;left:17616;top:1051;width:25534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" adj="2109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8F1A040" w14:textId="77777777" w:rsidR="008118AB" w:rsidRPr="00944EE0" w:rsidRDefault="008118AB" w:rsidP="00944EE0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944EE0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Tìm tập xác định</w:t>
                                  </w:r>
                                </w:p>
                                <w:p w14:paraId="0ECB8331" w14:textId="42E8682F" w:rsidR="008118AB" w:rsidRDefault="008118AB" w:rsidP="00EC5D1C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05994E6F" w14:textId="77777777" w:rsidR="008118AB" w:rsidRDefault="008118AB" w:rsidP="00EC5D1C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1;width:11316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1623609D" w14:textId="685772ED" w:rsidR="008118AB" w:rsidRDefault="008118AB" w:rsidP="00EC5D1C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7169F2F7" w:rsidR="00EC5D1C" w:rsidRPr="006261B9" w:rsidRDefault="00EC5D1C" w:rsidP="006261B9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8DFF4FC" w14:textId="77777777" w:rsidR="00D562AE" w:rsidRPr="006261B9" w:rsidRDefault="00D562AE" w:rsidP="006261B9">
      <w:pPr>
        <w:pStyle w:val="sovidu"/>
        <w:numPr>
          <w:ilvl w:val="0"/>
          <w:numId w:val="0"/>
        </w:numPr>
        <w:rPr>
          <w:rFonts w:ascii="Chu Van An" w:hAnsi="Chu Van An" w:cs="Chu Van An"/>
          <w:bCs/>
        </w:rPr>
      </w:pPr>
      <w:r w:rsidRPr="006261B9">
        <w:rPr>
          <w:rFonts w:ascii="Chu Van An" w:hAnsi="Chu Van An" w:cs="Chu Van An"/>
          <w:b/>
          <w:bCs/>
          <w:color w:val="0000CC"/>
        </w:rPr>
        <w:t>Câu 1:</w:t>
      </w:r>
      <w:r w:rsidRPr="006261B9">
        <w:rPr>
          <w:rFonts w:ascii="Chu Van An" w:hAnsi="Chu Van An" w:cs="Chu Van An"/>
          <w:color w:val="0000CC"/>
        </w:rPr>
        <w:t xml:space="preserve"> </w:t>
      </w:r>
      <w:r w:rsidRPr="006261B9">
        <w:rPr>
          <w:rFonts w:ascii="Chu Van An" w:hAnsi="Chu Van An" w:cs="Chu Van An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</w:rPr>
        <w:object w:dxaOrig="1440" w:dyaOrig="620" w14:anchorId="21CBE147">
          <v:shape id="_x0000_i1101" type="#_x0000_t75" style="width:1in;height:30.85pt" o:ole="">
            <v:imagedata r:id="rId244" o:title=""/>
          </v:shape>
          <o:OLEObject Type="Embed" ProgID="Equation.DSMT4" ShapeID="_x0000_i1101" DrawAspect="Content" ObjectID="_1685997719" r:id="rId245"/>
        </w:object>
      </w:r>
    </w:p>
    <w:p w14:paraId="22C64A14" w14:textId="77777777" w:rsidR="00D562AE" w:rsidRPr="006261B9" w:rsidRDefault="00D562AE" w:rsidP="006261B9">
      <w:pPr>
        <w:spacing w:line="240" w:lineRule="auto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C14B5A3" w14:textId="77777777" w:rsidR="00D562AE" w:rsidRPr="006261B9" w:rsidRDefault="00D562AE" w:rsidP="006261B9">
      <w:pPr>
        <w:pStyle w:val="ListParagraph"/>
        <w:numPr>
          <w:ilvl w:val="0"/>
          <w:numId w:val="22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Điều kiện: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800" w:dyaOrig="620" w14:anchorId="258E2D26">
          <v:shape id="_x0000_i1102" type="#_x0000_t75" style="width:240.3pt;height:30.85pt" o:ole="">
            <v:imagedata r:id="rId246" o:title=""/>
          </v:shape>
          <o:OLEObject Type="Embed" ProgID="Equation.DSMT4" ShapeID="_x0000_i1102" DrawAspect="Content" ObjectID="_1685997720" r:id="rId247"/>
        </w:object>
      </w:r>
    </w:p>
    <w:p w14:paraId="3188F5EC" w14:textId="77777777" w:rsidR="00D562AE" w:rsidRPr="006261B9" w:rsidRDefault="00D562AE" w:rsidP="006261B9">
      <w:pPr>
        <w:pStyle w:val="ListParagraph"/>
        <w:numPr>
          <w:ilvl w:val="0"/>
          <w:numId w:val="22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560" w:dyaOrig="680" w14:anchorId="5A66C1CD">
          <v:shape id="_x0000_i1103" type="#_x0000_t75" style="width:128.1pt;height:34.6pt" o:ole="">
            <v:imagedata r:id="rId248" o:title=""/>
          </v:shape>
          <o:OLEObject Type="Embed" ProgID="Equation.DSMT4" ShapeID="_x0000_i1103" DrawAspect="Content" ObjectID="_1685997721" r:id="rId249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. </w:t>
      </w:r>
    </w:p>
    <w:p w14:paraId="6E4F320D" w14:textId="77777777" w:rsidR="00D562AE" w:rsidRPr="006261B9" w:rsidRDefault="00D562AE" w:rsidP="006261B9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Pr="006261B9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780" w:dyaOrig="620" w14:anchorId="3325BBC0">
          <v:shape id="_x0000_i1104" type="#_x0000_t75" style="width:88.85pt;height:30.85pt" o:ole="">
            <v:imagedata r:id="rId250" o:title=""/>
          </v:shape>
          <o:OLEObject Type="Embed" ProgID="Equation.DSMT4" ShapeID="_x0000_i1104" DrawAspect="Content" ObjectID="_1685997722" r:id="rId251"/>
        </w:object>
      </w:r>
    </w:p>
    <w:p w14:paraId="6F401C53" w14:textId="77777777" w:rsidR="00D562AE" w:rsidRPr="006261B9" w:rsidRDefault="00D562AE" w:rsidP="006261B9">
      <w:pPr>
        <w:spacing w:line="240" w:lineRule="auto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8B82E2" w14:textId="77777777" w:rsidR="00D562AE" w:rsidRPr="006261B9" w:rsidRDefault="00D562AE" w:rsidP="006261B9">
      <w:pPr>
        <w:pStyle w:val="ListParagraph"/>
        <w:numPr>
          <w:ilvl w:val="0"/>
          <w:numId w:val="21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Điều kiện: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880" w:dyaOrig="620" w14:anchorId="49A08C44">
          <v:shape id="_x0000_i1105" type="#_x0000_t75" style="width:244.05pt;height:30.85pt" o:ole="">
            <v:imagedata r:id="rId252" o:title=""/>
          </v:shape>
          <o:OLEObject Type="Embed" ProgID="Equation.DSMT4" ShapeID="_x0000_i1105" DrawAspect="Content" ObjectID="_1685997723" r:id="rId253"/>
        </w:object>
      </w:r>
    </w:p>
    <w:p w14:paraId="4828CCC7" w14:textId="77777777" w:rsidR="00D562AE" w:rsidRPr="006261B9" w:rsidRDefault="00D562AE" w:rsidP="006261B9">
      <w:pPr>
        <w:pStyle w:val="ListParagraph"/>
        <w:numPr>
          <w:ilvl w:val="0"/>
          <w:numId w:val="21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659" w:dyaOrig="680" w14:anchorId="2F31EC8A">
          <v:shape id="_x0000_i1106" type="#_x0000_t75" style="width:133.7pt;height:34.6pt" o:ole="">
            <v:imagedata r:id="rId254" o:title=""/>
          </v:shape>
          <o:OLEObject Type="Embed" ProgID="Equation.DSMT4" ShapeID="_x0000_i1106" DrawAspect="Content" ObjectID="_1685997724" r:id="rId255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>.</w:t>
      </w:r>
    </w:p>
    <w:p w14:paraId="6044BC5E" w14:textId="77777777" w:rsidR="00D562AE" w:rsidRPr="006261B9" w:rsidRDefault="00D562AE" w:rsidP="006261B9">
      <w:pPr>
        <w:pStyle w:val="sovidu"/>
        <w:numPr>
          <w:ilvl w:val="0"/>
          <w:numId w:val="0"/>
        </w:numPr>
        <w:rPr>
          <w:rFonts w:ascii="Chu Van An" w:hAnsi="Chu Van An" w:cs="Chu Van An"/>
          <w:b/>
        </w:rPr>
      </w:pPr>
      <w:r w:rsidRPr="006261B9">
        <w:rPr>
          <w:rFonts w:ascii="Chu Van An" w:hAnsi="Chu Van An" w:cs="Chu Van An"/>
          <w:b/>
          <w:bCs/>
          <w:color w:val="0000CC"/>
        </w:rPr>
        <w:t>Câu 3:</w:t>
      </w:r>
      <w:r w:rsidRPr="006261B9">
        <w:rPr>
          <w:rFonts w:ascii="Chu Van An" w:hAnsi="Chu Van An" w:cs="Chu Van An"/>
          <w:color w:val="0000CC"/>
        </w:rPr>
        <w:t xml:space="preserve"> </w:t>
      </w:r>
      <w:r w:rsidRPr="006261B9">
        <w:rPr>
          <w:rFonts w:ascii="Chu Van An" w:hAnsi="Chu Van An" w:cs="Chu Van An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</w:rPr>
        <w:object w:dxaOrig="2520" w:dyaOrig="620" w14:anchorId="294C29D3">
          <v:shape id="_x0000_i1107" type="#_x0000_t75" style="width:127.15pt;height:30.85pt" o:ole="">
            <v:imagedata r:id="rId256" o:title=""/>
          </v:shape>
          <o:OLEObject Type="Embed" ProgID="Equation.DSMT4" ShapeID="_x0000_i1107" DrawAspect="Content" ObjectID="_1685997725" r:id="rId257"/>
        </w:object>
      </w:r>
    </w:p>
    <w:p w14:paraId="47FB4654" w14:textId="77777777" w:rsidR="00D562AE" w:rsidRPr="006261B9" w:rsidRDefault="00D562AE" w:rsidP="006261B9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DC5D8BD" w14:textId="26A03EDA" w:rsidR="00D562AE" w:rsidRPr="006261B9" w:rsidRDefault="00D562AE" w:rsidP="006261B9">
      <w:pPr>
        <w:pStyle w:val="ListParagraph"/>
        <w:numPr>
          <w:ilvl w:val="0"/>
          <w:numId w:val="20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kiện: </w:t>
      </w:r>
      <w:r w:rsidR="006F01EF" w:rsidRPr="006F01EF">
        <w:rPr>
          <w:rFonts w:ascii="Chu Van An" w:hAnsi="Chu Van An" w:cs="Chu Van An"/>
          <w:position w:val="-92"/>
          <w:sz w:val="24"/>
          <w:szCs w:val="24"/>
        </w:rPr>
        <w:object w:dxaOrig="3480" w:dyaOrig="1960" w14:anchorId="69ED4643">
          <v:shape id="_x0000_i1108" type="#_x0000_t75" style="width:173.9pt;height:98.2pt" o:ole="">
            <v:imagedata r:id="rId258" o:title=""/>
          </v:shape>
          <o:OLEObject Type="Embed" ProgID="Equation.DSMT4" ShapeID="_x0000_i1108" DrawAspect="Content" ObjectID="_1685997726" r:id="rId259"/>
        </w:object>
      </w:r>
    </w:p>
    <w:p w14:paraId="7A18846D" w14:textId="2457A17F" w:rsidR="00D562AE" w:rsidRPr="006261B9" w:rsidRDefault="00D562AE" w:rsidP="006261B9">
      <w:pPr>
        <w:pStyle w:val="ListParagraph"/>
        <w:numPr>
          <w:ilvl w:val="0"/>
          <w:numId w:val="20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lastRenderedPageBreak/>
        <w:t xml:space="preserve">Vậy TXĐ: </w:t>
      </w:r>
      <w:r w:rsidR="006F01EF" w:rsidRPr="006261B9">
        <w:rPr>
          <w:rFonts w:ascii="Chu Van An" w:hAnsi="Chu Van An" w:cs="Chu Van An"/>
          <w:position w:val="-28"/>
          <w:sz w:val="24"/>
          <w:szCs w:val="24"/>
        </w:rPr>
        <w:object w:dxaOrig="4560" w:dyaOrig="680" w14:anchorId="4EAD6489">
          <v:shape id="_x0000_i1109" type="#_x0000_t75" style="width:229.1pt;height:34.6pt" o:ole="">
            <v:imagedata r:id="rId260" o:title=""/>
          </v:shape>
          <o:OLEObject Type="Embed" ProgID="Equation.DSMT4" ShapeID="_x0000_i1109" DrawAspect="Content" ObjectID="_1685997727" r:id="rId261"/>
        </w:object>
      </w:r>
    </w:p>
    <w:p w14:paraId="199D4B87" w14:textId="77777777" w:rsidR="00D562AE" w:rsidRPr="006261B9" w:rsidRDefault="00D562AE" w:rsidP="006261B9">
      <w:pPr>
        <w:pStyle w:val="sovidu"/>
        <w:numPr>
          <w:ilvl w:val="0"/>
          <w:numId w:val="0"/>
        </w:numPr>
        <w:rPr>
          <w:rFonts w:ascii="Chu Van An" w:hAnsi="Chu Van An" w:cs="Chu Van An"/>
        </w:rPr>
      </w:pPr>
      <w:r w:rsidRPr="006261B9">
        <w:rPr>
          <w:rFonts w:ascii="Chu Van An" w:hAnsi="Chu Van An" w:cs="Chu Van An"/>
          <w:b/>
          <w:bCs/>
          <w:color w:val="0000CC"/>
        </w:rPr>
        <w:t>Câu 4:</w:t>
      </w:r>
      <w:r w:rsidRPr="006261B9">
        <w:rPr>
          <w:rFonts w:ascii="Chu Van An" w:hAnsi="Chu Van An" w:cs="Chu Van An"/>
          <w:color w:val="0000CC"/>
        </w:rPr>
        <w:t xml:space="preserve"> </w:t>
      </w:r>
      <w:r w:rsidRPr="006261B9">
        <w:rPr>
          <w:rFonts w:ascii="Chu Van An" w:hAnsi="Chu Van An" w:cs="Chu Van An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</w:rPr>
        <w:object w:dxaOrig="1840" w:dyaOrig="620" w14:anchorId="6CF6C0B2">
          <v:shape id="_x0000_i1110" type="#_x0000_t75" style="width:90.7pt;height:30.85pt" o:ole="">
            <v:imagedata r:id="rId262" o:title=""/>
          </v:shape>
          <o:OLEObject Type="Embed" ProgID="Equation.DSMT4" ShapeID="_x0000_i1110" DrawAspect="Content" ObjectID="_1685997728" r:id="rId263"/>
        </w:object>
      </w:r>
    </w:p>
    <w:p w14:paraId="42672C52" w14:textId="77777777" w:rsidR="00D562AE" w:rsidRPr="006261B9" w:rsidRDefault="00D562AE" w:rsidP="006261B9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B1C1B10" w14:textId="77777777" w:rsidR="00D562AE" w:rsidRPr="006261B9" w:rsidRDefault="00D562AE" w:rsidP="006261B9">
      <w:pPr>
        <w:pStyle w:val="ListParagraph"/>
        <w:numPr>
          <w:ilvl w:val="0"/>
          <w:numId w:val="19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có: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620" w:dyaOrig="680" w14:anchorId="514B6034">
          <v:shape id="_x0000_i1111" type="#_x0000_t75" style="width:179.55pt;height:34.6pt" o:ole="">
            <v:imagedata r:id="rId264" o:title=""/>
          </v:shape>
          <o:OLEObject Type="Embed" ProgID="Equation.DSMT4" ShapeID="_x0000_i1111" DrawAspect="Content" ObjectID="_1685997729" r:id="rId265"/>
        </w:object>
      </w:r>
    </w:p>
    <w:p w14:paraId="5046DD0C" w14:textId="77777777" w:rsidR="00D562AE" w:rsidRPr="006261B9" w:rsidRDefault="00D562AE" w:rsidP="006261B9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360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                                       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820" w:dyaOrig="680" w14:anchorId="53B68853">
          <v:shape id="_x0000_i1112" type="#_x0000_t75" style="width:140.25pt;height:34.6pt" o:ole="">
            <v:imagedata r:id="rId266" o:title=""/>
          </v:shape>
          <o:OLEObject Type="Embed" ProgID="Equation.DSMT4" ShapeID="_x0000_i1112" DrawAspect="Content" ObjectID="_1685997730" r:id="rId267"/>
        </w:object>
      </w:r>
    </w:p>
    <w:p w14:paraId="499B03F4" w14:textId="77777777" w:rsidR="00D562AE" w:rsidRPr="006261B9" w:rsidRDefault="00D562AE" w:rsidP="006261B9">
      <w:pPr>
        <w:pStyle w:val="ListParagraph"/>
        <w:numPr>
          <w:ilvl w:val="0"/>
          <w:numId w:val="19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kiện: </w:t>
      </w:r>
      <w:r w:rsidRPr="006261B9">
        <w:rPr>
          <w:rFonts w:ascii="Chu Van An" w:hAnsi="Chu Van An" w:cs="Chu Van An"/>
          <w:position w:val="-100"/>
          <w:sz w:val="24"/>
          <w:szCs w:val="24"/>
        </w:rPr>
        <w:object w:dxaOrig="3739" w:dyaOrig="2120" w14:anchorId="1C98C566">
          <v:shape id="_x0000_i1113" type="#_x0000_t75" style="width:187pt;height:105.65pt" o:ole="">
            <v:imagedata r:id="rId268" o:title=""/>
          </v:shape>
          <o:OLEObject Type="Embed" ProgID="Equation.DSMT4" ShapeID="_x0000_i1113" DrawAspect="Content" ObjectID="_1685997731" r:id="rId269"/>
        </w:object>
      </w:r>
    </w:p>
    <w:p w14:paraId="5AF38560" w14:textId="77777777" w:rsidR="00D562AE" w:rsidRPr="006261B9" w:rsidRDefault="00D562AE" w:rsidP="006261B9">
      <w:pPr>
        <w:pStyle w:val="ListParagraph"/>
        <w:numPr>
          <w:ilvl w:val="0"/>
          <w:numId w:val="19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960" w:dyaOrig="680" w14:anchorId="2BD9AD74">
          <v:shape id="_x0000_i1114" type="#_x0000_t75" style="width:199.15pt;height:34.6pt" o:ole="">
            <v:imagedata r:id="rId270" o:title=""/>
          </v:shape>
          <o:OLEObject Type="Embed" ProgID="Equation.DSMT4" ShapeID="_x0000_i1114" DrawAspect="Content" ObjectID="_1685997732" r:id="rId27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499FFA77" w14:textId="56EECD8F" w:rsidR="00EC5D1C" w:rsidRDefault="00EC5D1C" w:rsidP="006261B9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r w:rsidR="008118AB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</w:t>
      </w:r>
    </w:p>
    <w:p w14:paraId="1DB57FA6" w14:textId="77777777" w:rsidR="008118AB" w:rsidRPr="006261B9" w:rsidRDefault="008118AB" w:rsidP="006261B9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tbl>
      <w:tblPr>
        <w:tblStyle w:val="TableGrid"/>
        <w:tblW w:w="10777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151"/>
      </w:tblGrid>
      <w:tr w:rsidR="0091121B" w14:paraId="75D8C10E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0D4C31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" w:name="_Hlk74610855"/>
            <w:bookmarkStart w:id="3" w:name="_Hlk74252332" w:colFirst="1" w:colLast="1"/>
            <w:bookmarkStart w:id="4" w:name="_Hlk74456794" w:colFirst="1" w:colLast="1"/>
            <w:bookmarkStart w:id="5" w:name="_Hlk74287089" w:colFirst="1" w:colLast="1"/>
            <w:bookmarkStart w:id="6" w:name="_Hlk74273016" w:colFirst="1" w:colLast="1"/>
            <w:bookmarkStart w:id="7" w:name="_Hlk74269005" w:colFirst="1" w:colLast="1"/>
            <w:bookmarkStart w:id="8" w:name="_Hlk74266422" w:colFirst="1" w:colLast="1"/>
            <w:bookmarkStart w:id="9" w:name="_Hlk74254587" w:colFirst="1" w:colLast="1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10" w:name="c1q"/>
            <w:bookmarkEnd w:id="10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35" w:dyaOrig="315" w14:anchorId="47F817C3">
                <v:shape id="_x0000_i1115" type="#_x0000_t75" style="width:51.45pt;height:15.9pt" o:ole="">
                  <v:imagedata r:id="rId272" o:title=""/>
                </v:shape>
                <o:OLEObject Type="Embed" ProgID="Equation.DSMT4" ShapeID="_x0000_i1115" DrawAspect="Content" ObjectID="_1685997733" r:id="rId27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730D9ED" w14:textId="77777777" w:rsidR="0091121B" w:rsidRDefault="009112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1" w:name="c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540" w:dyaOrig="405" w14:anchorId="13B48163">
                <v:shape id="_x0000_i1116" type="#_x0000_t75" style="width:27.1pt;height:20.55pt" o:ole="">
                  <v:imagedata r:id="rId274" o:title=""/>
                </v:shape>
                <o:OLEObject Type="Embed" ProgID="Equation.DSMT4" ShapeID="_x0000_i1116" DrawAspect="Content" ObjectID="_1685997734" r:id="rId27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" w:name="c1b"/>
            <w:bookmarkEnd w:id="11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30" w:dyaOrig="405" w14:anchorId="0ED47BE0">
                <v:shape id="_x0000_i1117" type="#_x0000_t75" style="width:30.85pt;height:20.55pt" o:ole="">
                  <v:imagedata r:id="rId276" o:title=""/>
                </v:shape>
                <o:OLEObject Type="Embed" ProgID="Equation.DSMT4" ShapeID="_x0000_i1117" DrawAspect="Content" ObjectID="_1685997735" r:id="rId27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" w:name="c1c"/>
            <w:bookmarkEnd w:id="12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55" w:dyaOrig="255" w14:anchorId="08A0E9BD">
                <v:shape id="_x0000_i1118" type="#_x0000_t75" style="width:12.15pt;height:12.15pt" o:ole="">
                  <v:imagedata r:id="rId278" o:title=""/>
                </v:shape>
                <o:OLEObject Type="Embed" ProgID="Equation.DSMT4" ShapeID="_x0000_i1118" DrawAspect="Content" ObjectID="_1685997736" r:id="rId27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" w:name="c1d"/>
            <w:bookmarkEnd w:id="13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75" w:dyaOrig="405" w14:anchorId="2033B554">
                <v:shape id="_x0000_i1119" type="#_x0000_t75" style="width:33.65pt;height:20.55pt" o:ole="">
                  <v:imagedata r:id="rId280" o:title=""/>
                </v:shape>
                <o:OLEObject Type="Embed" ProgID="Equation.DSMT4" ShapeID="_x0000_i1119" DrawAspect="Content" ObjectID="_1685997737" r:id="rId28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4"/>
          </w:p>
          <w:p w14:paraId="0825490B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6FECB6" w14:textId="77777777" w:rsidR="0091121B" w:rsidRDefault="0091121B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91121B" w14:paraId="6A11FF9C" w14:textId="77777777" w:rsidTr="0091121B">
        <w:trPr>
          <w:trHeight w:val="399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73261B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15" w:name="c2q"/>
            <w:bookmarkEnd w:id="15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2: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Hàm số có tập xác định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75" w:dyaOrig="255" w14:anchorId="7AC01DCC">
                <v:shape id="_x0000_i1120" type="#_x0000_t75" style="width:33.65pt;height:12.15pt" o:ole="">
                  <v:imagedata r:id="rId282" o:title=""/>
                </v:shape>
                <o:OLEObject Type="Embed" ProgID="Equation.DSMT4" ShapeID="_x0000_i1120" DrawAspect="Content" ObjectID="_1685997738" r:id="rId28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3789A291" w14:textId="77777777" w:rsidR="0091121B" w:rsidRDefault="0091121B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16" w:name="c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300" w14:anchorId="3744037C">
                <v:shape id="_x0000_i1121" type="#_x0000_t75" style="width:45.8pt;height:14.95pt" o:ole="">
                  <v:imagedata r:id="rId284" o:title=""/>
                </v:shape>
                <o:OLEObject Type="Embed" ProgID="Equation.DSMT4" ShapeID="_x0000_i1121" DrawAspect="Content" ObjectID="_1685997739" r:id="rId28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" w:name="c2b"/>
            <w:bookmarkEnd w:id="16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30" w:dyaOrig="255" w14:anchorId="474686EF">
                <v:shape id="_x0000_i1122" type="#_x0000_t75" style="width:45.8pt;height:12.15pt" o:ole="">
                  <v:imagedata r:id="rId286" o:title=""/>
                </v:shape>
                <o:OLEObject Type="Embed" ProgID="Equation.DSMT4" ShapeID="_x0000_i1122" DrawAspect="Content" ObjectID="_1685997740" r:id="rId28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" w:name="c2c"/>
            <w:bookmarkEnd w:id="17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30" w:dyaOrig="630" w14:anchorId="77B36553">
                <v:shape id="_x0000_i1123" type="#_x0000_t75" style="width:45.8pt;height:30.85pt" o:ole="">
                  <v:imagedata r:id="rId288" o:title=""/>
                </v:shape>
                <o:OLEObject Type="Embed" ProgID="Equation.DSMT4" ShapeID="_x0000_i1123" DrawAspect="Content" ObjectID="_1685997741" r:id="rId28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" w:name="c2d"/>
            <w:bookmarkEnd w:id="18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A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315" w14:anchorId="38430D93">
                <v:shape id="_x0000_i1124" type="#_x0000_t75" style="width:45.8pt;height:15.9pt" o:ole="">
                  <v:imagedata r:id="rId290" o:title=""/>
                </v:shape>
                <o:OLEObject Type="Embed" ProgID="Equation.DSMT4" ShapeID="_x0000_i1124" DrawAspect="Content" ObjectID="_1685997742" r:id="rId29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9"/>
          </w:p>
          <w:p w14:paraId="362E5677" w14:textId="77777777" w:rsidR="0091121B" w:rsidRDefault="009112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B7D924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09E5806A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87F317" w14:textId="77777777" w:rsidR="0091121B" w:rsidRDefault="0091121B">
            <w:pPr>
              <w:pStyle w:val="msolistparagraph0"/>
              <w:spacing w:after="0" w:line="240" w:lineRule="auto"/>
              <w:ind w:left="0"/>
              <w:contextualSpacing/>
              <w:mirrorIndents/>
              <w:rPr>
                <w:rFonts w:ascii="Chu Van An" w:hAnsi="Chu Van An" w:cs="Chu Van An"/>
                <w:lang w:val="en-US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lang w:val="en-US"/>
              </w:rPr>
              <w:t xml:space="preserve">Câu </w:t>
            </w:r>
            <w:bookmarkStart w:id="20" w:name="c3q"/>
            <w:bookmarkEnd w:id="20"/>
            <w:r>
              <w:rPr>
                <w:rFonts w:ascii="Chu Van An" w:hAnsi="Chu Van An" w:cs="Chu Van An"/>
                <w:b/>
                <w:iCs/>
                <w:color w:val="0000FF"/>
                <w:lang w:val="en-US"/>
              </w:rPr>
              <w:t xml:space="preserve">3: </w:t>
            </w:r>
            <w:r>
              <w:rPr>
                <w:rFonts w:ascii="Chu Van An" w:hAnsi="Chu Van An" w:cs="Chu Van An"/>
                <w:lang w:val="en-US"/>
              </w:rPr>
              <w:t>Tìm tập xác định của hàm số</w:t>
            </w:r>
            <w:r>
              <w:rPr>
                <w:rFonts w:ascii="Chu Van An" w:hAnsi="Chu Van An" w:cs="Chu Van An"/>
                <w:position w:val="-10"/>
                <w:lang w:val="en-US"/>
              </w:rPr>
              <w:object w:dxaOrig="900" w:dyaOrig="300" w14:anchorId="7F6C93F2">
                <v:shape id="_x0000_i1125" type="#_x0000_t75" style="width:44.9pt;height:14.95pt" o:ole="">
                  <v:imagedata r:id="rId292" o:title=""/>
                </v:shape>
                <o:OLEObject Type="Embed" ProgID="Equation.DSMT4" ShapeID="_x0000_i1125" DrawAspect="Content" ObjectID="_1685997743" r:id="rId293"/>
              </w:object>
            </w:r>
            <w:r>
              <w:rPr>
                <w:rFonts w:ascii="Chu Van An" w:hAnsi="Chu Van An" w:cs="Chu Van An"/>
                <w:lang w:val="en-US"/>
              </w:rPr>
              <w:t>.</w:t>
            </w:r>
          </w:p>
          <w:p w14:paraId="2D859704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1" w:name="c3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80" w:dyaOrig="720" w14:anchorId="03749910">
                <v:shape id="_x0000_i1126" type="#_x0000_t75" style="width:114.1pt;height:36.45pt" o:ole="">
                  <v:imagedata r:id="rId294" o:title=""/>
                </v:shape>
                <o:OLEObject Type="Embed" ProgID="Equation.DSMT4" ShapeID="_x0000_i1126" DrawAspect="Content" ObjectID="_1685997744" r:id="rId29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" w:name="c3b"/>
            <w:bookmarkEnd w:id="2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280" w:dyaOrig="720" w14:anchorId="2B20AEE4">
                <v:shape id="_x0000_i1127" type="#_x0000_t75" style="width:114.1pt;height:36.45pt" o:ole="">
                  <v:imagedata r:id="rId296" o:title=""/>
                </v:shape>
                <o:OLEObject Type="Embed" ProgID="Equation.DSMT4" ShapeID="_x0000_i1127" DrawAspect="Content" ObjectID="_1685997745" r:id="rId29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2"/>
          </w:p>
          <w:p w14:paraId="78FF503D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3" w:name="c3c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30" w:dyaOrig="720" w14:anchorId="1FE21D86">
                <v:shape id="_x0000_i1128" type="#_x0000_t75" style="width:121.55pt;height:36.45pt" o:ole="">
                  <v:imagedata r:id="rId298" o:title=""/>
                </v:shape>
                <o:OLEObject Type="Embed" ProgID="Equation.DSMT4" ShapeID="_x0000_i1128" DrawAspect="Content" ObjectID="_1685997746" r:id="rId29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" w:name="c3d"/>
            <w:bookmarkEnd w:id="2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30" w:dyaOrig="420" w14:anchorId="4093561A">
                <v:shape id="_x0000_i1129" type="#_x0000_t75" style="width:91.65pt;height:21.5pt" o:ole="">
                  <v:imagedata r:id="rId300" o:title=""/>
                </v:shape>
                <o:OLEObject Type="Embed" ProgID="Equation.DSMT4" ShapeID="_x0000_i1129" DrawAspect="Content" ObjectID="_1685997747" r:id="rId30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4"/>
          </w:p>
          <w:p w14:paraId="75B6218D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3225EA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41249BD0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7C2665" w14:textId="77777777" w:rsidR="0091121B" w:rsidRDefault="0091121B">
            <w:pPr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25" w:name="c4q"/>
            <w:bookmarkEnd w:id="25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4: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30" w:dyaOrig="615" w14:anchorId="6F5AF4AA">
                <v:shape id="_x0000_i1130" type="#_x0000_t75" style="width:61.7pt;height:30.85pt" o:ole="">
                  <v:imagedata r:id="rId302" o:title=""/>
                </v:shape>
                <o:OLEObject Type="Embed" ProgID="Equation.DSMT4" ShapeID="_x0000_i1130" DrawAspect="Content" ObjectID="_1685997748" r:id="rId30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9D9B9E5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6" w:name="c4a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90" w:dyaOrig="405" w14:anchorId="0F691A11">
                <v:shape id="_x0000_i1131" type="#_x0000_t75" style="width:94.45pt;height:20.55pt" o:ole="">
                  <v:imagedata r:id="rId304" o:title=""/>
                </v:shape>
                <o:OLEObject Type="Embed" ProgID="Equation.DSMT4" ShapeID="_x0000_i1131" DrawAspect="Content" ObjectID="_1685997749" r:id="rId30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7" w:name="c4b"/>
            <w:bookmarkEnd w:id="26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505" w:dyaOrig="675" w14:anchorId="4E19BED7">
                <v:shape id="_x0000_i1132" type="#_x0000_t75" style="width:125.3pt;height:33.65pt" o:ole="">
                  <v:imagedata r:id="rId306" o:title=""/>
                </v:shape>
                <o:OLEObject Type="Embed" ProgID="Equation.DSMT4" ShapeID="_x0000_i1132" DrawAspect="Content" ObjectID="_1685997750" r:id="rId30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7"/>
          </w:p>
          <w:p w14:paraId="60BD71C9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28" w:name="c4c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70" w:dyaOrig="675" w14:anchorId="4CBB0E94">
                <v:shape id="_x0000_i1133" type="#_x0000_t75" style="width:117.8pt;height:33.65pt" o:ole="">
                  <v:imagedata r:id="rId308" o:title=""/>
                </v:shape>
                <o:OLEObject Type="Embed" ProgID="Equation.DSMT4" ShapeID="_x0000_i1133" DrawAspect="Content" ObjectID="_1685997751" r:id="rId30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" w:name="c4d"/>
            <w:bookmarkEnd w:id="28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</w:t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eastAsia="vi-VN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040" w:dyaOrig="405" w14:anchorId="3F2B20C1">
                <v:shape id="_x0000_i1134" type="#_x0000_t75" style="width:101.9pt;height:20.55pt" o:ole="">
                  <v:imagedata r:id="rId310" o:title=""/>
                </v:shape>
                <o:OLEObject Type="Embed" ProgID="Equation.DSMT4" ShapeID="_x0000_i1134" DrawAspect="Content" ObjectID="_1685997752" r:id="rId31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29"/>
          </w:p>
          <w:p w14:paraId="5EC325ED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92E33D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91121B" w14:paraId="44D58829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7A4FC2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30" w:name="c5q"/>
            <w:bookmarkEnd w:id="30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5: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065" w:dyaOrig="615" w14:anchorId="74944F8C">
                <v:shape id="_x0000_i1135" type="#_x0000_t75" style="width:53.3pt;height:30.85pt;mso-width-percent:0;mso-height-percent:0;mso-width-percent:0;mso-height-percent:0" o:ole="">
                  <v:imagedata r:id="rId312" o:title=""/>
                </v:shape>
                <o:OLEObject Type="Embed" ProgID="Equation.DSMT4" ShapeID="_x0000_i1135" DrawAspect="Content" ObjectID="_1685997753" r:id="rId313"/>
              </w:object>
            </w:r>
            <w:r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53528D1B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31" w:name="c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noProof/>
                <w:color w:val="000000"/>
                <w:position w:val="-14"/>
                <w:sz w:val="24"/>
                <w:szCs w:val="24"/>
              </w:rPr>
              <w:object w:dxaOrig="1590" w:dyaOrig="405" w14:anchorId="78BC99FA">
                <v:shape id="_x0000_i1136" type="#_x0000_t75" style="width:79.5pt;height:20.55pt" o:ole="">
                  <v:imagedata r:id="rId314" o:title=""/>
                </v:shape>
                <o:OLEObject Type="Embed" ProgID="Equation.DSMT4" ShapeID="_x0000_i1136" DrawAspect="Content" ObjectID="_1685997754" r:id="rId315"/>
              </w:object>
            </w:r>
            <w:bookmarkStart w:id="32" w:name="c5b"/>
            <w:bookmarkEnd w:id="31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noProof/>
                <w:color w:val="0000FF"/>
                <w:position w:val="-28"/>
                <w:sz w:val="24"/>
                <w:szCs w:val="24"/>
              </w:rPr>
              <w:object w:dxaOrig="1725" w:dyaOrig="675" w14:anchorId="766C1037">
                <v:shape id="_x0000_i1137" type="#_x0000_t75" style="width:86.05pt;height:33.65pt" o:ole="">
                  <v:imagedata r:id="rId316" o:title=""/>
                </v:shape>
                <o:OLEObject Type="Embed" ProgID="Equation.DSMT4" ShapeID="_x0000_i1137" DrawAspect="Content" ObjectID="_1685997755" r:id="rId317"/>
              </w:object>
            </w:r>
            <w:bookmarkEnd w:id="32"/>
          </w:p>
          <w:p w14:paraId="20FC3787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3" w:name="c5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noProof/>
                <w:color w:val="0000FF"/>
                <w:position w:val="-14"/>
                <w:sz w:val="24"/>
                <w:szCs w:val="24"/>
              </w:rPr>
              <w:object w:dxaOrig="1800" w:dyaOrig="405" w14:anchorId="2AB70CB0">
                <v:shape id="_x0000_i1138" type="#_x0000_t75" style="width:90.7pt;height:20.55pt" o:ole="">
                  <v:imagedata r:id="rId318" o:title=""/>
                </v:shape>
                <o:OLEObject Type="Embed" ProgID="Equation.DSMT4" ShapeID="_x0000_i1138" DrawAspect="Content" ObjectID="_1685997756" r:id="rId319"/>
              </w:object>
            </w:r>
            <w:bookmarkStart w:id="34" w:name="c5d"/>
            <w:bookmarkEnd w:id="33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noProof/>
                <w:color w:val="0000FF"/>
                <w:position w:val="-28"/>
                <w:sz w:val="24"/>
                <w:szCs w:val="24"/>
              </w:rPr>
              <w:object w:dxaOrig="2085" w:dyaOrig="675" w14:anchorId="4B6E7568">
                <v:shape id="_x0000_i1139" type="#_x0000_t75" style="width:104.75pt;height:33.65pt" o:ole="">
                  <v:imagedata r:id="rId320" o:title=""/>
                </v:shape>
                <o:OLEObject Type="Embed" ProgID="Equation.DSMT4" ShapeID="_x0000_i1139" DrawAspect="Content" ObjectID="_1685997757" r:id="rId321"/>
              </w:object>
            </w:r>
            <w:bookmarkEnd w:id="34"/>
          </w:p>
          <w:p w14:paraId="06EAED0B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947EE8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2E617375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D56CBA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35" w:name="c6q"/>
            <w:bookmarkEnd w:id="35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6: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Tìm tập xác định của hàm số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45" w:dyaOrig="675" w14:anchorId="679AFCD5">
                <v:shape id="_x0000_i1140" type="#_x0000_t75" style="width:122.5pt;height:33.65pt" o:ole="">
                  <v:imagedata r:id="rId322" o:title=""/>
                </v:shape>
                <o:OLEObject Type="Embed" ProgID="Equation.DSMT4" ShapeID="_x0000_i1140" DrawAspect="Content" ObjectID="_1685997758" r:id="rId323"/>
              </w:object>
            </w:r>
          </w:p>
          <w:p w14:paraId="6CB9019F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</w:pPr>
            <w:bookmarkStart w:id="36" w:name="c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75" w:dyaOrig="690" w14:anchorId="3FE2605B">
                <v:shape id="_x0000_i1141" type="#_x0000_t75" style="width:124.35pt;height:34.6pt" o:ole="">
                  <v:imagedata r:id="rId324" o:title=""/>
                </v:shape>
                <o:OLEObject Type="Embed" ProgID="Equation.DSMT4" ShapeID="_x0000_i1141" DrawAspect="Content" ObjectID="_1685997759" r:id="rId325"/>
              </w:object>
            </w:r>
            <w:bookmarkStart w:id="37" w:name="c6b"/>
            <w:bookmarkEnd w:id="36"/>
            <w:r>
              <w:rPr>
                <w:rFonts w:ascii="Chu Van An" w:hAnsi="Chu Van An" w:cs="Chu Van An"/>
                <w:position w:val="-6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75" w:dyaOrig="255" w14:anchorId="6A9748E4">
                <v:shape id="_x0000_i1142" type="#_x0000_t75" style="width:33.65pt;height:12.15pt" o:ole="">
                  <v:imagedata r:id="rId326" o:title=""/>
                </v:shape>
                <o:OLEObject Type="Embed" ProgID="Equation.DSMT4" ShapeID="_x0000_i1142" DrawAspect="Content" ObjectID="_1685997760" r:id="rId327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37"/>
          </w:p>
          <w:p w14:paraId="108019BD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bookmarkStart w:id="38" w:name="c6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05" w:dyaOrig="270" w14:anchorId="48D437C2">
                <v:shape id="_x0000_i1143" type="#_x0000_t75" style="width:35.55pt;height:14.05pt" o:ole="">
                  <v:imagedata r:id="rId328" o:title=""/>
                </v:shape>
                <o:OLEObject Type="Embed" ProgID="Equation.DSMT4" ShapeID="_x0000_i1143" DrawAspect="Content" ObjectID="_1685997761" r:id="rId329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9" w:name="c6d"/>
            <w:bookmarkEnd w:id="38"/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00" w:dyaOrig="690" w14:anchorId="106BDAA8">
                <v:shape id="_x0000_i1144" type="#_x0000_t75" style="width:120.6pt;height:34.6pt" o:ole="">
                  <v:imagedata r:id="rId330" o:title=""/>
                </v:shape>
                <o:OLEObject Type="Embed" ProgID="Equation.DSMT4" ShapeID="_x0000_i1144" DrawAspect="Content" ObjectID="_1685997762" r:id="rId331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39"/>
          </w:p>
          <w:p w14:paraId="1D682D92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A8FF93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5C257FE7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972D29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40" w:name="c7q"/>
            <w:bookmarkEnd w:id="40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7: </w:t>
            </w:r>
            <w:r>
              <w:rPr>
                <w:rFonts w:ascii="Chu Van An" w:eastAsia="Times New Roman" w:hAnsi="Chu Van An" w:cs="Chu Van An"/>
                <w:sz w:val="24"/>
                <w:szCs w:val="24"/>
              </w:rPr>
              <w:t xml:space="preserve">Điều kiện xác định của 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35" w:dyaOrig="315" w14:anchorId="14B015F5">
                <v:shape id="_x0000_i1145" type="#_x0000_t75" style="width:51.45pt;height:15.9pt" o:ole="">
                  <v:imagedata r:id="rId332" o:title=""/>
                </v:shape>
                <o:OLEObject Type="Embed" ProgID="Equation.DSMT4" ShapeID="_x0000_i1145" DrawAspect="Content" ObjectID="_1685997763" r:id="rId333"/>
              </w:object>
            </w:r>
            <w:r>
              <w:rPr>
                <w:rFonts w:ascii="Chu Van An" w:eastAsia="Times New Roman" w:hAnsi="Chu Van An" w:cs="Chu Van An"/>
                <w:sz w:val="24"/>
                <w:szCs w:val="24"/>
              </w:rPr>
              <w:t xml:space="preserve"> với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285" w14:anchorId="424710F3">
                <v:shape id="_x0000_i1146" type="#_x0000_t75" style="width:29.9pt;height:14.05pt" o:ole="">
                  <v:imagedata r:id="rId334" o:title=""/>
                </v:shape>
                <o:OLEObject Type="Embed" ProgID="Equation.DSMT4" ShapeID="_x0000_i1146" DrawAspect="Content" ObjectID="_1685997764" r:id="rId335"/>
              </w:object>
            </w:r>
            <w:r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</w:t>
            </w:r>
          </w:p>
          <w:p w14:paraId="21AC800C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41" w:name="c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80" w:dyaOrig="615" w14:anchorId="3B6215EA">
                <v:shape id="_x0000_i1147" type="#_x0000_t75" style="width:54.25pt;height:30.85pt" o:ole="">
                  <v:imagedata r:id="rId336" o:title=""/>
                </v:shape>
                <o:OLEObject Type="Embed" ProgID="Equation.DSMT4" ShapeID="_x0000_i1147" DrawAspect="Content" ObjectID="_1685997765" r:id="rId337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2" w:name="c7b"/>
            <w:bookmarkEnd w:id="41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80" w:dyaOrig="615" w14:anchorId="3CEF9178">
                <v:shape id="_x0000_i1148" type="#_x0000_t75" style="width:54.25pt;height:30.85pt" o:ole="">
                  <v:imagedata r:id="rId338" o:title=""/>
                </v:shape>
                <o:OLEObject Type="Embed" ProgID="Equation.DSMT4" ShapeID="_x0000_i1148" DrawAspect="Content" ObjectID="_1685997766" r:id="rId339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42"/>
          </w:p>
          <w:p w14:paraId="71B91377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3" w:name="c7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55" w:dyaOrig="615" w14:anchorId="4DAC6BCE">
                <v:shape id="_x0000_i1149" type="#_x0000_t75" style="width:57.95pt;height:30.85pt" o:ole="">
                  <v:imagedata r:id="rId340" o:title=""/>
                </v:shape>
                <o:OLEObject Type="Embed" ProgID="Equation.DSMT4" ShapeID="_x0000_i1149" DrawAspect="Content" ObjectID="_1685997767" r:id="rId341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4" w:name="c7d"/>
            <w:bookmarkEnd w:id="43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55" w:dyaOrig="615" w14:anchorId="6AB0950D">
                <v:shape id="_x0000_i1150" type="#_x0000_t75" style="width:57.95pt;height:30.85pt" o:ole="">
                  <v:imagedata r:id="rId342" o:title=""/>
                </v:shape>
                <o:OLEObject Type="Embed" ProgID="Equation.DSMT4" ShapeID="_x0000_i1150" DrawAspect="Content" ObjectID="_1685997768" r:id="rId343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44"/>
          </w:p>
          <w:p w14:paraId="642CA487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B0C941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1E215A64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A8B116" w14:textId="77777777" w:rsidR="0091121B" w:rsidRDefault="0091121B">
            <w:pPr>
              <w:mirrorIndents/>
              <w:rPr>
                <w:rFonts w:ascii="Chu Van An" w:eastAsia="MS Mincho" w:hAnsi="Chu Van An" w:cs="Chu Van An"/>
                <w:sz w:val="24"/>
                <w:szCs w:val="24"/>
                <w:lang w:val="en-GB" w:eastAsia="ja-JP"/>
              </w:rPr>
            </w:pPr>
            <w:r>
              <w:rPr>
                <w:rFonts w:ascii="Chu Van An" w:eastAsia="MS Mincho" w:hAnsi="Chu Van An" w:cs="Chu Van An"/>
                <w:b/>
                <w:iCs/>
                <w:color w:val="0000FF"/>
                <w:sz w:val="24"/>
                <w:szCs w:val="24"/>
                <w:lang w:val="en-GB" w:eastAsia="ja-JP"/>
              </w:rPr>
              <w:t xml:space="preserve">Câu </w:t>
            </w:r>
            <w:bookmarkStart w:id="45" w:name="c8q"/>
            <w:bookmarkEnd w:id="45"/>
            <w:r>
              <w:rPr>
                <w:rFonts w:ascii="Chu Van An" w:eastAsia="MS Mincho" w:hAnsi="Chu Van An" w:cs="Chu Van An"/>
                <w:b/>
                <w:iCs/>
                <w:color w:val="0000FF"/>
                <w:sz w:val="24"/>
                <w:szCs w:val="24"/>
                <w:lang w:val="en-GB" w:eastAsia="ja-JP"/>
              </w:rPr>
              <w:t xml:space="preserve">8: </w:t>
            </w:r>
            <w:r>
              <w:rPr>
                <w:rFonts w:ascii="Chu Van An" w:eastAsia="MS Mincho" w:hAnsi="Chu Van An" w:cs="Chu Van An"/>
                <w:sz w:val="24"/>
                <w:szCs w:val="24"/>
                <w:lang w:val="en-GB" w:eastAsia="ja-JP"/>
              </w:rPr>
              <w:t>Tập xác định của hàm số</w:t>
            </w:r>
          </w:p>
          <w:p w14:paraId="539E6F9C" w14:textId="77777777" w:rsidR="0091121B" w:rsidRDefault="0091121B">
            <w:pPr>
              <w:mirrorIndents/>
              <w:rPr>
                <w:rFonts w:ascii="Chu Van An" w:eastAsia="MS Mincho" w:hAnsi="Chu Van An" w:cs="Chu Van An"/>
                <w:sz w:val="24"/>
                <w:szCs w:val="24"/>
                <w:lang w:val="fr-FR" w:eastAsia="ja-JP"/>
              </w:rPr>
            </w:pPr>
            <w:r>
              <w:rPr>
                <w:rFonts w:ascii="Chu Van An" w:eastAsia="MS Mincho" w:hAnsi="Chu Van An" w:cs="Chu Van An"/>
                <w:position w:val="-24"/>
                <w:sz w:val="24"/>
                <w:szCs w:val="24"/>
                <w:lang w:val="en-GB" w:eastAsia="ja-JP"/>
              </w:rPr>
              <w:object w:dxaOrig="1620" w:dyaOrig="630" w14:anchorId="1352FE0D">
                <v:shape id="_x0000_i1151" type="#_x0000_t75" style="width:80.4pt;height:30.85pt" o:ole="">
                  <v:imagedata r:id="rId344" o:title=""/>
                </v:shape>
                <o:OLEObject Type="Embed" ProgID="Equation.DSMT4" ShapeID="_x0000_i1151" DrawAspect="Content" ObjectID="_1685997769" r:id="rId345"/>
              </w:object>
            </w:r>
            <w:r>
              <w:rPr>
                <w:rFonts w:ascii="Chu Van An" w:eastAsia="MS Mincho" w:hAnsi="Chu Van An" w:cs="Chu Van An"/>
                <w:position w:val="-24"/>
                <w:sz w:val="24"/>
                <w:szCs w:val="24"/>
                <w:lang w:val="en-GB" w:eastAsia="ja-JP"/>
              </w:rPr>
              <w:t xml:space="preserve"> </w:t>
            </w:r>
            <w:r>
              <w:rPr>
                <w:rFonts w:ascii="Chu Van An" w:eastAsia="MS Mincho" w:hAnsi="Chu Van An" w:cs="Chu Van An"/>
                <w:sz w:val="24"/>
                <w:szCs w:val="24"/>
                <w:lang w:val="en-GB" w:eastAsia="ja-JP"/>
              </w:rPr>
              <w:t>là</w:t>
            </w:r>
          </w:p>
          <w:p w14:paraId="002C8C9E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46" w:name="c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MS Mincho" w:hAnsi="Chu Van An" w:cs="Chu Van An"/>
                <w:sz w:val="24"/>
                <w:szCs w:val="24"/>
                <w:lang w:val="fr-FR" w:eastAsia="ja-JP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75" w:dyaOrig="675" w14:anchorId="71E8E288">
                <v:shape id="_x0000_i1152" type="#_x0000_t75" style="width:108.45pt;height:33.65pt" o:ole="">
                  <v:imagedata r:id="rId346" o:title=""/>
                </v:shape>
                <o:OLEObject Type="Embed" ProgID="Equation.DSMT4" ShapeID="_x0000_i1152" DrawAspect="Content" ObjectID="_1685997770" r:id="rId34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7" w:name="c8b"/>
            <w:bookmarkEnd w:id="46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2100" w:dyaOrig="435" w14:anchorId="0E4762E3">
                <v:shape id="_x0000_i1153" type="#_x0000_t75" style="width:105.65pt;height:21.5pt" o:ole="">
                  <v:imagedata r:id="rId348" o:title=""/>
                </v:shape>
                <o:OLEObject Type="Embed" ProgID="Equation.DSMT4" ShapeID="_x0000_i1153" DrawAspect="Content" ObjectID="_1685997771" r:id="rId34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47"/>
          </w:p>
          <w:p w14:paraId="481B2DD0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48" w:name="c8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470" w:dyaOrig="435" w14:anchorId="63A94C18">
                <v:shape id="_x0000_i1154" type="#_x0000_t75" style="width:72.95pt;height:21.5pt" o:ole="">
                  <v:imagedata r:id="rId350" o:title=""/>
                </v:shape>
                <o:OLEObject Type="Embed" ProgID="Equation.DSMT4" ShapeID="_x0000_i1154" DrawAspect="Content" ObjectID="_1685997772" r:id="rId35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9" w:name="c8d"/>
            <w:bookmarkEnd w:id="48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605" w:dyaOrig="435" w14:anchorId="70D9264F">
                <v:shape id="_x0000_i1155" type="#_x0000_t75" style="width:80.4pt;height:21.5pt" o:ole="">
                  <v:imagedata r:id="rId352" o:title=""/>
                </v:shape>
                <o:OLEObject Type="Embed" ProgID="Equation.DSMT4" ShapeID="_x0000_i1155" DrawAspect="Content" ObjectID="_1685997773" r:id="rId35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49"/>
          </w:p>
          <w:p w14:paraId="55B9690B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FFA31D" w14:textId="77777777" w:rsidR="0091121B" w:rsidRDefault="0091121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7525A995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95736B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50" w:name="c9q"/>
            <w:bookmarkEnd w:id="50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9: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Điều kiện xác định của 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20" w:dyaOrig="330" w14:anchorId="559F8CA0">
                <v:shape id="_x0000_i1156" type="#_x0000_t75" style="width:50.5pt;height:15.9pt" o:ole="">
                  <v:imagedata r:id="rId354" o:title=""/>
                </v:shape>
                <o:OLEObject Type="Embed" ProgID="Equation.DSMT4" ShapeID="_x0000_i1156" DrawAspect="Content" ObjectID="_1685997774" r:id="rId35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0796F1F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51" w:name="c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25" w:dyaOrig="630" w14:anchorId="64E2AD90">
                <v:shape id="_x0000_i1157" type="#_x0000_t75" style="width:56.1pt;height:30.85pt" o:ole="">
                  <v:imagedata r:id="rId356" o:title=""/>
                </v:shape>
                <o:OLEObject Type="Embed" ProgID="Equation.DSMT4" ShapeID="_x0000_i1157" DrawAspect="Content" ObjectID="_1685997775" r:id="rId35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67296C8A">
                <v:shape id="_x0000_i1158" type="#_x0000_t75" style="width:38.35pt;height:20.55pt" o:ole="">
                  <v:imagedata r:id="rId358" o:title=""/>
                </v:shape>
                <o:OLEObject Type="Embed" ProgID="Equation.DSMT4" ShapeID="_x0000_i1158" DrawAspect="Content" ObjectID="_1685997776" r:id="rId35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2" w:name="c9b"/>
            <w:bookmarkEnd w:id="51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25" w:dyaOrig="630" w14:anchorId="3B35D44F">
                <v:shape id="_x0000_i1159" type="#_x0000_t75" style="width:56.1pt;height:30.85pt" o:ole="">
                  <v:imagedata r:id="rId360" o:title=""/>
                </v:shape>
                <o:OLEObject Type="Embed" ProgID="Equation.DSMT4" ShapeID="_x0000_i1159" DrawAspect="Content" ObjectID="_1685997777" r:id="rId36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1B1E9CF0">
                <v:shape id="_x0000_i1160" type="#_x0000_t75" style="width:38.35pt;height:20.55pt" o:ole="">
                  <v:imagedata r:id="rId362" o:title=""/>
                </v:shape>
                <o:OLEObject Type="Embed" ProgID="Equation.DSMT4" ShapeID="_x0000_i1160" DrawAspect="Content" ObjectID="_1685997778" r:id="rId36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52"/>
          </w:p>
          <w:p w14:paraId="4DA8A1EC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53" w:name="c9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00" w:dyaOrig="630" w14:anchorId="00776C8C">
                <v:shape id="_x0000_i1161" type="#_x0000_t75" style="width:60.8pt;height:30.85pt" o:ole="">
                  <v:imagedata r:id="rId364" o:title=""/>
                </v:shape>
                <o:OLEObject Type="Embed" ProgID="Equation.DSMT4" ShapeID="_x0000_i1161" DrawAspect="Content" ObjectID="_1685997779" r:id="rId36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008BE3AC">
                <v:shape id="_x0000_i1162" type="#_x0000_t75" style="width:38.35pt;height:20.55pt" o:ole="">
                  <v:imagedata r:id="rId366" o:title=""/>
                </v:shape>
                <o:OLEObject Type="Embed" ProgID="Equation.DSMT4" ShapeID="_x0000_i1162" DrawAspect="Content" ObjectID="_1685997780" r:id="rId36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4" w:name="c9d"/>
            <w:bookmarkEnd w:id="53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00" w:dyaOrig="630" w14:anchorId="11A9E26E">
                <v:shape id="_x0000_i1163" type="#_x0000_t75" style="width:60.8pt;height:30.85pt" o:ole="">
                  <v:imagedata r:id="rId368" o:title=""/>
                </v:shape>
                <o:OLEObject Type="Embed" ProgID="Equation.DSMT4" ShapeID="_x0000_i1163" DrawAspect="Content" ObjectID="_1685997781" r:id="rId36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3D6043A1">
                <v:shape id="_x0000_i1164" type="#_x0000_t75" style="width:38.35pt;height:20.55pt" o:ole="">
                  <v:imagedata r:id="rId370" o:title=""/>
                </v:shape>
                <o:OLEObject Type="Embed" ProgID="Equation.DSMT4" ShapeID="_x0000_i1164" DrawAspect="Content" ObjectID="_1685997782" r:id="rId37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54"/>
          </w:p>
          <w:p w14:paraId="5958BFC6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C1E2C6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6B1A9F11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E7A94C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55" w:name="c10q"/>
            <w:bookmarkEnd w:id="55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10: 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Tập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xác định của hàm số </w:t>
            </w:r>
            <w:r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290" w:dyaOrig="645" w14:anchorId="310F4261">
                <v:shape id="_x0000_i1165" type="#_x0000_t75" style="width:64.5pt;height:32.75pt;mso-width-percent:0;mso-height-percent:0;mso-width-percent:0;mso-height-percent:0" o:ole="">
                  <v:imagedata r:id="rId372" o:title=""/>
                </v:shape>
                <o:OLEObject Type="Embed" ProgID="Equation.DSMT4" ShapeID="_x0000_i1165" DrawAspect="Content" ObjectID="_1685997783" r:id="rId37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là.</w:t>
            </w:r>
          </w:p>
          <w:p w14:paraId="12569F4E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  <w:bookmarkStart w:id="56" w:name="c1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noProof/>
                <w:position w:val="-28"/>
                <w:sz w:val="24"/>
                <w:szCs w:val="24"/>
              </w:rPr>
              <w:object w:dxaOrig="2535" w:dyaOrig="690" w14:anchorId="31725EF4">
                <v:shape id="_x0000_i1166" type="#_x0000_t75" style="width:126.25pt;height:34.6pt;mso-width-percent:0;mso-height-percent:0;mso-width-percent:0;mso-height-percent:0" o:ole="">
                  <v:imagedata r:id="rId374" o:title=""/>
                </v:shape>
                <o:OLEObject Type="Embed" ProgID="Equation.DSMT4" ShapeID="_x0000_i1166" DrawAspect="Content" ObjectID="_1685997784" r:id="rId375"/>
              </w:object>
            </w:r>
            <w:bookmarkStart w:id="57" w:name="c10b"/>
            <w:bookmarkEnd w:id="5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2235" w:dyaOrig="420" w14:anchorId="0BB176B5">
                <v:shape id="_x0000_i1167" type="#_x0000_t75" style="width:111.25pt;height:21.5pt;mso-width-percent:0;mso-height-percent:0;mso-width-percent:0;mso-height-percent:0" o:ole="">
                  <v:imagedata r:id="rId376" o:title=""/>
                </v:shape>
                <o:OLEObject Type="Embed" ProgID="Equation.DSMT4" ShapeID="_x0000_i1167" DrawAspect="Content" ObjectID="_1685997785" r:id="rId377"/>
              </w:object>
            </w:r>
            <w:bookmarkEnd w:id="57"/>
          </w:p>
          <w:p w14:paraId="202A2CE2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8" w:name="c10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position w:val="-14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noProof/>
                <w:position w:val="-28"/>
                <w:sz w:val="24"/>
                <w:szCs w:val="24"/>
              </w:rPr>
              <w:object w:dxaOrig="2190" w:dyaOrig="690" w14:anchorId="3223BCD8">
                <v:shape id="_x0000_i1168" type="#_x0000_t75" style="width:109.4pt;height:34.6pt;mso-width-percent:0;mso-height-percent:0;mso-width-percent:0;mso-height-percent:0" o:ole="">
                  <v:imagedata r:id="rId378" o:title=""/>
                </v:shape>
                <o:OLEObject Type="Embed" ProgID="Equation.DSMT4" ShapeID="_x0000_i1168" DrawAspect="Content" ObjectID="_1685997786" r:id="rId379"/>
              </w:object>
            </w:r>
            <w:bookmarkStart w:id="59" w:name="c10d"/>
            <w:bookmarkEnd w:id="5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noProof/>
                <w:position w:val="-14"/>
                <w:sz w:val="24"/>
                <w:szCs w:val="24"/>
              </w:rPr>
              <w:object w:dxaOrig="2085" w:dyaOrig="420" w14:anchorId="20108210">
                <v:shape id="_x0000_i1169" type="#_x0000_t75" style="width:104.75pt;height:21.5pt;mso-width-percent:0;mso-height-percent:0;mso-width-percent:0;mso-height-percent:0" o:ole="">
                  <v:imagedata r:id="rId380" o:title=""/>
                </v:shape>
                <o:OLEObject Type="Embed" ProgID="Equation.DSMT4" ShapeID="_x0000_i1169" DrawAspect="Content" ObjectID="_1685997787" r:id="rId381"/>
              </w:object>
            </w:r>
            <w:bookmarkEnd w:id="59"/>
          </w:p>
          <w:p w14:paraId="333FD366" w14:textId="77777777" w:rsidR="0091121B" w:rsidRDefault="0091121B" w:rsidP="00F80C7D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9DCEFD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747E34E1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55433D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60" w:name="c11q"/>
            <w:bookmarkEnd w:id="60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11: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Tìm 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65" w:dyaOrig="630" w14:anchorId="3C092310">
                <v:shape id="_x0000_i1170" type="#_x0000_t75" style="width:53.3pt;height:30.85pt" o:ole="">
                  <v:imagedata r:id="rId382" o:title=""/>
                </v:shape>
                <o:OLEObject Type="Embed" ProgID="Equation.DSMT4" ShapeID="_x0000_i1170" DrawAspect="Content" ObjectID="_1685997788" r:id="rId38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D0162F0" w14:textId="77777777" w:rsidR="0091121B" w:rsidRDefault="0091121B">
            <w:pPr>
              <w:mirrorIndents/>
              <w:rPr>
                <w:rFonts w:ascii="Chu Van An" w:eastAsiaTheme="minorEastAsia" w:hAnsi="Chu Van An" w:cs="Chu Van An"/>
                <w:sz w:val="24"/>
                <w:szCs w:val="24"/>
                <w:lang w:val="vi-VN"/>
              </w:rPr>
            </w:pPr>
            <w:bookmarkStart w:id="61" w:name="c1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905" w:dyaOrig="390" w14:anchorId="4592DF20">
                <v:shape id="_x0000_i1171" type="#_x0000_t75" style="width:95.4pt;height:19.65pt" o:ole="">
                  <v:imagedata r:id="rId384" o:title=""/>
                </v:shape>
                <o:OLEObject Type="Embed" ProgID="Equation.DSMT4" ShapeID="_x0000_i1171" DrawAspect="Content" ObjectID="_1685997789" r:id="rId385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61"/>
          </w:p>
          <w:p w14:paraId="593D5AB1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62" w:name="c11b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3000" w:dyaOrig="675" w14:anchorId="2E869EF3">
                <v:shape id="_x0000_i1172" type="#_x0000_t75" style="width:150.55pt;height:33.65pt" o:ole="">
                  <v:imagedata r:id="rId386" o:title=""/>
                </v:shape>
                <o:OLEObject Type="Embed" ProgID="Equation.DSMT4" ShapeID="_x0000_i1172" DrawAspect="Content" ObjectID="_1685997790" r:id="rId387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62"/>
          </w:p>
          <w:p w14:paraId="21CD1969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63" w:name="c11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85" w:dyaOrig="675" w14:anchorId="7D8C9F53">
                <v:shape id="_x0000_i1173" type="#_x0000_t75" style="width:118.75pt;height:33.65pt" o:ole="">
                  <v:imagedata r:id="rId388" o:title=""/>
                </v:shape>
                <o:OLEObject Type="Embed" ProgID="Equation.DSMT4" ShapeID="_x0000_i1173" DrawAspect="Content" ObjectID="_1685997791" r:id="rId389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End w:id="63"/>
          </w:p>
          <w:p w14:paraId="54549434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64" w:name="c11d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070" w:dyaOrig="675" w14:anchorId="16C92532">
                <v:shape id="_x0000_i1174" type="#_x0000_t75" style="width:102.85pt;height:33.65pt" o:ole="">
                  <v:imagedata r:id="rId390" o:title=""/>
                </v:shape>
                <o:OLEObject Type="Embed" ProgID="Equation.DSMT4" ShapeID="_x0000_i1174" DrawAspect="Content" ObjectID="_1685997792" r:id="rId39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4"/>
          </w:p>
          <w:p w14:paraId="4BC67E89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F119F9" w14:textId="77777777" w:rsidR="0091121B" w:rsidRDefault="0091121B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446D7891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BF8A42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65" w:name="c12q"/>
            <w:bookmarkEnd w:id="65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12: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Tìm tập xác định của hàm số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60" w:dyaOrig="630" w14:anchorId="3DA4B453">
                <v:shape id="_x0000_i1175" type="#_x0000_t75" style="width:63.6pt;height:30.85pt" o:ole="">
                  <v:imagedata r:id="rId392" o:title=""/>
                </v:shape>
                <o:OLEObject Type="Embed" ProgID="Equation.DSMT4" ShapeID="_x0000_i1175" DrawAspect="Content" ObjectID="_1685997793" r:id="rId393"/>
              </w:object>
            </w:r>
          </w:p>
          <w:p w14:paraId="5727DCD1" w14:textId="77777777" w:rsidR="0091121B" w:rsidRDefault="009112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66" w:name="c1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90" w:dyaOrig="660" w14:anchorId="72A6A0BA">
                <v:shape id="_x0000_i1176" type="#_x0000_t75" style="width:124.35pt;height:33.65pt" o:ole="">
                  <v:imagedata r:id="rId394" o:title=""/>
                </v:shape>
                <o:OLEObject Type="Embed" ProgID="Equation.DSMT4" ShapeID="_x0000_i1176" DrawAspect="Content" ObjectID="_1685997794" r:id="rId39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7" w:name="c12b"/>
            <w:bookmarkEnd w:id="66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025" w:dyaOrig="390" w14:anchorId="7D70F1D5">
                <v:shape id="_x0000_i1177" type="#_x0000_t75" style="width:101pt;height:19.65pt" o:ole="">
                  <v:imagedata r:id="rId396" o:title=""/>
                </v:shape>
                <o:OLEObject Type="Embed" ProgID="Equation.DSMT4" ShapeID="_x0000_i1177" DrawAspect="Content" ObjectID="_1685997795" r:id="rId39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7"/>
          </w:p>
          <w:p w14:paraId="2F4F2BC6" w14:textId="77777777" w:rsidR="0091121B" w:rsidRDefault="009112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68" w:name="c12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385" w:dyaOrig="390" w14:anchorId="70FA78BA">
                <v:shape id="_x0000_i1178" type="#_x0000_t75" style="width:118.75pt;height:19.65pt" o:ole="">
                  <v:imagedata r:id="rId398" o:title=""/>
                </v:shape>
                <o:OLEObject Type="Embed" ProgID="Equation.DSMT4" ShapeID="_x0000_i1178" DrawAspect="Content" ObjectID="_1685997796" r:id="rId39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9" w:name="c12d"/>
            <w:bookmarkEnd w:id="68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265" w:dyaOrig="390" w14:anchorId="53F67D9E">
                <v:shape id="_x0000_i1179" type="#_x0000_t75" style="width:113.15pt;height:19.65pt" o:ole="">
                  <v:imagedata r:id="rId400" o:title=""/>
                </v:shape>
                <o:OLEObject Type="Embed" ProgID="Equation.DSMT4" ShapeID="_x0000_i1179" DrawAspect="Content" ObjectID="_1685997797" r:id="rId40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69"/>
          </w:p>
          <w:p w14:paraId="0B4F0959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265A92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68E9D538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B73150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70" w:name="c13q"/>
            <w:bookmarkEnd w:id="70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13: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Tập xác định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70" w:dyaOrig="270" w14:anchorId="323DEE97">
                <v:shape id="_x0000_i1180" type="#_x0000_t75" style="width:14.05pt;height:14.05pt" o:ole="">
                  <v:imagedata r:id="rId402" o:title=""/>
                </v:shape>
                <o:OLEObject Type="Embed" ProgID="Equation.DSMT4" ShapeID="_x0000_i1180" DrawAspect="Content" ObjectID="_1685997798" r:id="rId40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của hàm số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20" w:dyaOrig="315" w14:anchorId="0CF6E8AE">
                <v:shape id="_x0000_i1181" type="#_x0000_t75" style="width:50.5pt;height:15.9pt" o:ole="">
                  <v:imagedata r:id="rId404" o:title=""/>
                </v:shape>
                <o:OLEObject Type="Embed" ProgID="Equation.DSMT4" ShapeID="_x0000_i1181" DrawAspect="Content" ObjectID="_1685997799" r:id="rId40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2CEB8D59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71" w:name="c1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80" w:dyaOrig="675" w14:anchorId="77491C2C">
                <v:shape id="_x0000_i1182" type="#_x0000_t75" style="width:99.1pt;height:33.65pt" o:ole="">
                  <v:imagedata r:id="rId406" o:title=""/>
                </v:shape>
                <o:OLEObject Type="Embed" ProgID="Equation.DSMT4" ShapeID="_x0000_i1182" DrawAspect="Content" ObjectID="_1685997800" r:id="rId40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2" w:name="c13b"/>
            <w:bookmarkEnd w:id="71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415" w:dyaOrig="675" w14:anchorId="4ACAB055">
                <v:shape id="_x0000_i1183" type="#_x0000_t75" style="width:120.6pt;height:33.65pt" o:ole="">
                  <v:imagedata r:id="rId408" o:title=""/>
                </v:shape>
                <o:OLEObject Type="Embed" ProgID="Equation.DSMT4" ShapeID="_x0000_i1183" DrawAspect="Content" ObjectID="_1685997801" r:id="rId40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72"/>
          </w:p>
          <w:p w14:paraId="639A6D84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3" w:name="c13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60" w:dyaOrig="405" w14:anchorId="5CDB7987">
                <v:shape id="_x0000_i1184" type="#_x0000_t75" style="width:93.5pt;height:20.55pt" o:ole="">
                  <v:imagedata r:id="rId410" o:title=""/>
                </v:shape>
                <o:OLEObject Type="Embed" ProgID="Equation.DSMT4" ShapeID="_x0000_i1184" DrawAspect="Content" ObjectID="_1685997802" r:id="rId41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4" w:name="c13d"/>
            <w:bookmarkEnd w:id="73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325" w:dyaOrig="675" w14:anchorId="6AD22946">
                <v:shape id="_x0000_i1185" type="#_x0000_t75" style="width:115.95pt;height:33.65pt" o:ole="">
                  <v:imagedata r:id="rId412" o:title=""/>
                </v:shape>
                <o:OLEObject Type="Embed" ProgID="Equation.DSMT4" ShapeID="_x0000_i1185" DrawAspect="Content" ObjectID="_1685997803" r:id="rId41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74"/>
          </w:p>
          <w:p w14:paraId="36684728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7E9A14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50ABE27A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A5AB05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75" w:name="c14q"/>
            <w:bookmarkEnd w:id="75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vi-VN"/>
              </w:rPr>
              <w:t xml:space="preserve">14: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Tìm 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30" w:dyaOrig="630" w14:anchorId="1B865E97">
                <v:shape id="_x0000_i1186" type="#_x0000_t75" style="width:61.7pt;height:30.85pt" o:ole="">
                  <v:imagedata r:id="rId414" o:title=""/>
                </v:shape>
                <o:OLEObject Type="Embed" ProgID="Equation.DSMT4" ShapeID="_x0000_i1186" DrawAspect="Content" ObjectID="_1685997804" r:id="rId41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9ECB51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76" w:name="c1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00" w:dyaOrig="270" w14:anchorId="0CE77996">
                <v:shape id="_x0000_i1187" type="#_x0000_t75" style="width:14.95pt;height:14.05pt" o:ole="">
                  <v:imagedata r:id="rId416" o:title=""/>
                </v:shape>
                <o:OLEObject Type="Embed" ProgID="Equation.DSMT4" ShapeID="_x0000_i1187" DrawAspect="Content" ObjectID="_1685997805" r:id="rId417"/>
              </w:object>
            </w:r>
            <w:bookmarkStart w:id="77" w:name="c14b"/>
            <w:bookmarkEnd w:id="76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15" w:dyaOrig="690" w14:anchorId="273021D9">
                <v:shape id="_x0000_i1188" type="#_x0000_t75" style="width:105.65pt;height:34.6pt" o:ole="">
                  <v:imagedata r:id="rId418" o:title=""/>
                </v:shape>
                <o:OLEObject Type="Embed" ProgID="Equation.DSMT4" ShapeID="_x0000_i1188" DrawAspect="Content" ObjectID="_1685997806" r:id="rId419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77"/>
          </w:p>
          <w:p w14:paraId="71EA9680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8" w:name="c14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80" w:dyaOrig="690" w14:anchorId="7C8F37B4">
                <v:shape id="_x0000_i1189" type="#_x0000_t75" style="width:99.1pt;height:34.6pt" o:ole="">
                  <v:imagedata r:id="rId420" o:title=""/>
                </v:shape>
                <o:OLEObject Type="Embed" ProgID="Equation.DSMT4" ShapeID="_x0000_i1189" DrawAspect="Content" ObjectID="_1685997807" r:id="rId421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9" w:name="c14d"/>
            <w:bookmarkEnd w:id="78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530" w:dyaOrig="405" w14:anchorId="1D58E53C">
                <v:shape id="_x0000_i1190" type="#_x0000_t75" style="width:76.7pt;height:20.55pt" o:ole="">
                  <v:imagedata r:id="rId422" o:title=""/>
                </v:shape>
                <o:OLEObject Type="Embed" ProgID="Equation.DSMT4" ShapeID="_x0000_i1190" DrawAspect="Content" ObjectID="_1685997808" r:id="rId423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79"/>
          </w:p>
          <w:p w14:paraId="4F9C8F8E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3C1985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071BD62A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1C3005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80" w:name="c15q"/>
            <w:bookmarkEnd w:id="80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15: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680" w:dyaOrig="690" w14:anchorId="765EF78D">
                <v:shape id="_x0000_i1191" type="#_x0000_t75" style="width:84.15pt;height:34.6pt" o:ole="">
                  <v:imagedata r:id="rId424" o:title=""/>
                </v:shape>
                <o:OLEObject Type="Embed" ProgID="Equation.DSMT4" ShapeID="_x0000_i1191" DrawAspect="Content" ObjectID="_1685997809" r:id="rId42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D6B1784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81" w:name="c1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35" w:dyaOrig="690" w14:anchorId="344BC460">
                <v:shape id="_x0000_i1192" type="#_x0000_t75" style="width:97.25pt;height:34.6pt" o:ole="">
                  <v:imagedata r:id="rId426" o:title=""/>
                </v:shape>
                <o:OLEObject Type="Embed" ProgID="Equation.DSMT4" ShapeID="_x0000_i1192" DrawAspect="Content" ObjectID="_1685997810" r:id="rId427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2" w:name="c15b"/>
            <w:bookmarkEnd w:id="81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45" w:dyaOrig="690" w14:anchorId="59B95CEF">
                <v:shape id="_x0000_i1193" type="#_x0000_t75" style="width:107.55pt;height:34.6pt" o:ole="">
                  <v:imagedata r:id="rId428" o:title=""/>
                </v:shape>
                <o:OLEObject Type="Embed" ProgID="Equation.DSMT4" ShapeID="_x0000_i1193" DrawAspect="Content" ObjectID="_1685997811" r:id="rId429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82"/>
          </w:p>
          <w:p w14:paraId="40720BC7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3" w:name="c15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35" w:dyaOrig="690" w14:anchorId="372F104C">
                <v:shape id="_x0000_i1194" type="#_x0000_t75" style="width:97.25pt;height:34.6pt" o:ole="">
                  <v:imagedata r:id="rId430" o:title=""/>
                </v:shape>
                <o:OLEObject Type="Embed" ProgID="Equation.DSMT4" ShapeID="_x0000_i1194" DrawAspect="Content" ObjectID="_1685997812" r:id="rId431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4" w:name="c15d"/>
            <w:bookmarkEnd w:id="83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95" w:dyaOrig="690" w14:anchorId="2390F46D">
                <v:shape id="_x0000_i1195" type="#_x0000_t75" style="width:100.05pt;height:34.6pt" o:ole="">
                  <v:imagedata r:id="rId432" o:title=""/>
                </v:shape>
                <o:OLEObject Type="Embed" ProgID="Equation.DSMT4" ShapeID="_x0000_i1195" DrawAspect="Content" ObjectID="_1685997813" r:id="rId433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84"/>
          </w:p>
          <w:p w14:paraId="723AAFA0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708143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0E1670FD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F3AF2C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85" w:name="c16q"/>
            <w:bookmarkEnd w:id="85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16: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45" w:dyaOrig="615" w14:anchorId="0AFDB1A6">
                <v:shape id="_x0000_i1196" type="#_x0000_t75" style="width:61.7pt;height:30.85pt" o:ole="">
                  <v:imagedata r:id="rId434" o:title=""/>
                </v:shape>
                <o:OLEObject Type="Embed" ProgID="Equation.DSMT4" ShapeID="_x0000_i1196" DrawAspect="Content" ObjectID="_1685997814" r:id="rId43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C940161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86" w:name="c1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635" w:dyaOrig="675" w14:anchorId="4194DBAF">
                <v:shape id="_x0000_i1197" type="#_x0000_t75" style="width:82.3pt;height:33.65pt" o:ole="">
                  <v:imagedata r:id="rId436" o:title=""/>
                </v:shape>
                <o:OLEObject Type="Embed" ProgID="Equation.DSMT4" ShapeID="_x0000_i1197" DrawAspect="Content" ObjectID="_1685997815" r:id="rId43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7" w:name="c16b"/>
            <w:bookmarkEnd w:id="86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935" w:dyaOrig="675" w14:anchorId="06BCB320">
                <v:shape id="_x0000_i1198" type="#_x0000_t75" style="width:97.25pt;height:33.65pt" o:ole="">
                  <v:imagedata r:id="rId438" o:title=""/>
                </v:shape>
                <o:OLEObject Type="Embed" ProgID="Equation.DSMT4" ShapeID="_x0000_i1198" DrawAspect="Content" ObjectID="_1685997816" r:id="rId43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87"/>
          </w:p>
          <w:p w14:paraId="2505AA46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8" w:name="c16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85" w:dyaOrig="405" w14:anchorId="10309158">
                <v:shape id="_x0000_i1199" type="#_x0000_t75" style="width:74.8pt;height:20.55pt" o:ole="">
                  <v:imagedata r:id="rId440" o:title=""/>
                </v:shape>
                <o:OLEObject Type="Embed" ProgID="Equation.DSMT4" ShapeID="_x0000_i1199" DrawAspect="Content" ObjectID="_1685997817" r:id="rId44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9" w:name="c16d"/>
            <w:bookmarkEnd w:id="88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620" w:dyaOrig="405" w14:anchorId="324491B8">
                <v:shape id="_x0000_i1200" type="#_x0000_t75" style="width:80.4pt;height:20.55pt" o:ole="">
                  <v:imagedata r:id="rId442" o:title=""/>
                </v:shape>
                <o:OLEObject Type="Embed" ProgID="Equation.DSMT4" ShapeID="_x0000_i1200" DrawAspect="Content" ObjectID="_1685997818" r:id="rId44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89"/>
          </w:p>
          <w:p w14:paraId="65621692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08C264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91121B" w14:paraId="7561D300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F95ABA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90" w:name="c17q"/>
            <w:bookmarkEnd w:id="90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17: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620" w:dyaOrig="630" w14:anchorId="0B9714E4">
                <v:shape id="_x0000_i1201" type="#_x0000_t75" style="width:80.4pt;height:30.85pt" o:ole="">
                  <v:imagedata r:id="rId444" o:title=""/>
                </v:shape>
                <o:OLEObject Type="Embed" ProgID="Equation.DSMT4" ShapeID="_x0000_i1201" DrawAspect="Content" ObjectID="_1685997819" r:id="rId44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21A499E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  <w:bookmarkStart w:id="91" w:name="c1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90" w:dyaOrig="675" w14:anchorId="3E092886">
                <v:shape id="_x0000_i1202" type="#_x0000_t75" style="width:109.4pt;height:33.65pt" o:ole="">
                  <v:imagedata r:id="rId446" o:title=""/>
                </v:shape>
                <o:OLEObject Type="Embed" ProgID="Equation.DSMT4" ShapeID="_x0000_i1202" DrawAspect="Content" ObjectID="_1685997820" r:id="rId44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2" w:name="c17b"/>
            <w:bookmarkEnd w:id="9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2115" w:dyaOrig="435" w14:anchorId="00647147">
                <v:shape id="_x0000_i1203" type="#_x0000_t75" style="width:105.65pt;height:21.5pt" o:ole="">
                  <v:imagedata r:id="rId448" o:title=""/>
                </v:shape>
                <o:OLEObject Type="Embed" ProgID="Equation.DSMT4" ShapeID="_x0000_i1203" DrawAspect="Content" ObjectID="_1685997821" r:id="rId44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92"/>
          </w:p>
          <w:p w14:paraId="35870725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3" w:name="c17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470" w:dyaOrig="435" w14:anchorId="285A670B">
                <v:shape id="_x0000_i1204" type="#_x0000_t75" style="width:72.95pt;height:21.5pt" o:ole="">
                  <v:imagedata r:id="rId450" o:title=""/>
                </v:shape>
                <o:OLEObject Type="Embed" ProgID="Equation.DSMT4" ShapeID="_x0000_i1204" DrawAspect="Content" ObjectID="_1685997822" r:id="rId45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4" w:name="c17d"/>
            <w:bookmarkEnd w:id="9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605" w:dyaOrig="435" w14:anchorId="2F2FD7F5">
                <v:shape id="_x0000_i1205" type="#_x0000_t75" style="width:80.4pt;height:21.5pt" o:ole="">
                  <v:imagedata r:id="rId452" o:title=""/>
                </v:shape>
                <o:OLEObject Type="Embed" ProgID="Equation.DSMT4" ShapeID="_x0000_i1205" DrawAspect="Content" ObjectID="_1685997823" r:id="rId45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94"/>
          </w:p>
          <w:p w14:paraId="1829DAA1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B51135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49F10D80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E8A268" w14:textId="77777777" w:rsidR="0091121B" w:rsidRDefault="0091121B">
            <w:pPr>
              <w:mirrorIndents/>
              <w:rPr>
                <w:rFonts w:ascii="Chu Van An" w:hAnsi="Chu Van An" w:cs="Chu Van An"/>
                <w:b/>
                <w:i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95" w:name="c18q"/>
            <w:bookmarkEnd w:id="95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  <w:lang w:val="vi-VN"/>
              </w:rPr>
              <w:t xml:space="preserve">18: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Tìm tập xác định D của hàm số </w:t>
            </w:r>
            <w:r>
              <w:rPr>
                <w:rFonts w:ascii="Chu Van An" w:eastAsiaTheme="minorEastAsia" w:hAnsi="Chu Van An" w:cs="Chu Van An"/>
                <w:position w:val="-60"/>
                <w:sz w:val="24"/>
                <w:szCs w:val="24"/>
              </w:rPr>
              <w:object w:dxaOrig="1545" w:dyaOrig="1035" w14:anchorId="597C9464">
                <v:shape id="_x0000_i1206" type="#_x0000_t75" style="width:76.7pt;height:51.45pt" o:ole="">
                  <v:imagedata r:id="rId454" o:title=""/>
                </v:shape>
                <o:OLEObject Type="Embed" ProgID="Equation.DSMT4" ShapeID="_x0000_i1206" DrawAspect="Content" ObjectID="_1685997824" r:id="rId455"/>
              </w:object>
            </w:r>
          </w:p>
          <w:p w14:paraId="2BAB4FEA" w14:textId="77777777" w:rsidR="0091121B" w:rsidRDefault="0091121B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eastAsiaTheme="minorEastAsia" w:hAnsi="Chu Van An" w:cs="Chu Van An"/>
                <w:sz w:val="24"/>
                <w:szCs w:val="24"/>
                <w:lang w:val="vi-VN"/>
              </w:rPr>
            </w:pPr>
            <w:bookmarkStart w:id="96" w:name="c18a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i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sz w:val="24"/>
                <w:szCs w:val="24"/>
              </w:rPr>
              <w:object w:dxaOrig="2475" w:dyaOrig="405" w14:anchorId="1B55979F">
                <v:shape id="_x0000_i1207" type="#_x0000_t75" style="width:124.35pt;height:20.55pt" o:ole="">
                  <v:imagedata r:id="rId456" o:title=""/>
                </v:shape>
                <o:OLEObject Type="Embed" ProgID="Equation.DSMT4" ShapeID="_x0000_i1207" DrawAspect="Content" ObjectID="_1685997825" r:id="rId457"/>
              </w:object>
            </w:r>
            <w:bookmarkStart w:id="97" w:name="c18b"/>
            <w:bookmarkEnd w:id="96"/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sz w:val="24"/>
                <w:szCs w:val="24"/>
              </w:rPr>
              <w:object w:dxaOrig="2055" w:dyaOrig="720" w14:anchorId="3DA679B1">
                <v:shape id="_x0000_i1208" type="#_x0000_t75" style="width:102.85pt;height:36.45pt" o:ole="">
                  <v:imagedata r:id="rId458" o:title=""/>
                </v:shape>
                <o:OLEObject Type="Embed" ProgID="Equation.DSMT4" ShapeID="_x0000_i1208" DrawAspect="Content" ObjectID="_1685997826" r:id="rId459"/>
              </w:object>
            </w:r>
            <w:bookmarkEnd w:id="97"/>
          </w:p>
          <w:p w14:paraId="66259F91" w14:textId="77777777" w:rsidR="0091121B" w:rsidRDefault="0091121B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98" w:name="c18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sz w:val="24"/>
                <w:szCs w:val="24"/>
              </w:rPr>
              <w:object w:dxaOrig="2685" w:dyaOrig="720" w14:anchorId="3697475B">
                <v:shape id="_x0000_i1209" type="#_x0000_t75" style="width:133.7pt;height:36.45pt" o:ole="">
                  <v:imagedata r:id="rId460" o:title=""/>
                </v:shape>
                <o:OLEObject Type="Embed" ProgID="Equation.DSMT4" ShapeID="_x0000_i1209" DrawAspect="Content" ObjectID="_1685997827" r:id="rId461"/>
              </w:object>
            </w:r>
            <w:bookmarkStart w:id="99" w:name="c18d"/>
            <w:bookmarkEnd w:id="98"/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sz w:val="24"/>
                <w:szCs w:val="24"/>
              </w:rPr>
              <w:object w:dxaOrig="1845" w:dyaOrig="405" w14:anchorId="64992F8B">
                <v:shape id="_x0000_i1210" type="#_x0000_t75" style="width:92.55pt;height:20.55pt" o:ole="">
                  <v:imagedata r:id="rId462" o:title=""/>
                </v:shape>
                <o:OLEObject Type="Embed" ProgID="Equation.DSMT4" ShapeID="_x0000_i1210" DrawAspect="Content" ObjectID="_1685997828" r:id="rId463"/>
              </w:object>
            </w:r>
            <w:bookmarkEnd w:id="99"/>
          </w:p>
          <w:p w14:paraId="4C677C87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2134BD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545B02FB" w14:textId="77777777" w:rsidTr="0091121B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9FD558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100" w:name="c19q"/>
            <w:bookmarkEnd w:id="100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19: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30" w:dyaOrig="630" w14:anchorId="63C1DE41">
                <v:shape id="_x0000_i1211" type="#_x0000_t75" style="width:61.7pt;height:30.85pt" o:ole="">
                  <v:imagedata r:id="rId464" o:title=""/>
                </v:shape>
                <o:OLEObject Type="Embed" ProgID="Equation.DSMT4" ShapeID="_x0000_i1211" DrawAspect="Content" ObjectID="_1685997829" r:id="rId46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có tập xác định là</w:t>
            </w:r>
          </w:p>
          <w:p w14:paraId="71C875BF" w14:textId="77777777" w:rsidR="0091121B" w:rsidRDefault="009112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101" w:name="c1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55" w:dyaOrig="255" w14:anchorId="1F785FFF">
                <v:shape id="_x0000_i1212" type="#_x0000_t75" style="width:12.15pt;height:12.15pt" o:ole="">
                  <v:imagedata r:id="rId466" o:title=""/>
                </v:shape>
                <o:OLEObject Type="Embed" ProgID="Equation.DSMT4" ShapeID="_x0000_i1212" DrawAspect="Content" ObjectID="_1685997830" r:id="rId467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2" w:name="c19b"/>
            <w:bookmarkEnd w:id="101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070" w:dyaOrig="675" w14:anchorId="68078131">
                <v:shape id="_x0000_i1213" type="#_x0000_t75" style="width:102.85pt;height:33.65pt" o:ole="">
                  <v:imagedata r:id="rId468" o:title=""/>
                </v:shape>
                <o:OLEObject Type="Embed" ProgID="Equation.DSMT4" ShapeID="_x0000_i1213" DrawAspect="Content" ObjectID="_1685997831" r:id="rId469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02"/>
          </w:p>
          <w:p w14:paraId="325A05FE" w14:textId="77777777" w:rsidR="0091121B" w:rsidRDefault="009112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3" w:name="c19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980" w:dyaOrig="675" w14:anchorId="02F4208D">
                <v:shape id="_x0000_i1214" type="#_x0000_t75" style="width:99.1pt;height:33.65pt" o:ole="">
                  <v:imagedata r:id="rId470" o:title=""/>
                </v:shape>
                <o:OLEObject Type="Embed" ProgID="Equation.DSMT4" ShapeID="_x0000_i1214" DrawAspect="Content" ObjectID="_1685997832" r:id="rId471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4" w:name="c19d"/>
            <w:bookmarkEnd w:id="103"/>
            <w:r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42A4A070" w14:textId="77777777" w:rsidR="0091121B" w:rsidRDefault="0091121B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760" w:dyaOrig="675" w14:anchorId="6A917C57">
                <v:shape id="_x0000_i1215" type="#_x0000_t75" style="width:137.45pt;height:33.65pt" o:ole="">
                  <v:imagedata r:id="rId472" o:title=""/>
                </v:shape>
                <o:OLEObject Type="Embed" ProgID="Equation.DSMT4" ShapeID="_x0000_i1215" DrawAspect="Content" ObjectID="_1685997833" r:id="rId473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104"/>
          </w:p>
          <w:p w14:paraId="40ABC73F" w14:textId="77777777" w:rsidR="0091121B" w:rsidRDefault="0091121B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079E92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91121B" w14:paraId="7EFD90A9" w14:textId="77777777" w:rsidTr="0091121B">
        <w:trPr>
          <w:trHeight w:val="374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8E3D03" w14:textId="77777777" w:rsidR="0091121B" w:rsidRDefault="0091121B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Câu </w:t>
            </w:r>
            <w:bookmarkStart w:id="105" w:name="c20q"/>
            <w:bookmarkEnd w:id="105"/>
            <w:r>
              <w:rPr>
                <w:rFonts w:ascii="Chu Van An" w:hAnsi="Chu Van An" w:cs="Chu Van An"/>
                <w:b/>
                <w:iCs/>
                <w:color w:val="0000FF"/>
                <w:sz w:val="24"/>
                <w:szCs w:val="24"/>
              </w:rPr>
              <w:t xml:space="preserve">20: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xác định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305" w:dyaOrig="900" w14:anchorId="6A5BFB82">
                <v:shape id="_x0000_i1216" type="#_x0000_t75" style="width:65.45pt;height:44.9pt" o:ole="">
                  <v:imagedata r:id="rId474" o:title=""/>
                </v:shape>
                <o:OLEObject Type="Embed" ProgID="Equation.DSMT4" ShapeID="_x0000_i1216" DrawAspect="Content" ObjectID="_1685997834" r:id="rId475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5C77028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bookmarkStart w:id="106" w:name="c2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530" w:dyaOrig="435" w14:anchorId="65CC9C44">
                <v:shape id="_x0000_i1217" type="#_x0000_t75" style="width:76.7pt;height:21.5pt" o:ole="">
                  <v:imagedata r:id="rId476" o:title=""/>
                </v:shape>
                <o:OLEObject Type="Embed" ProgID="Equation.DSMT4" ShapeID="_x0000_i1217" DrawAspect="Content" ObjectID="_1685997835" r:id="rId477"/>
              </w:object>
            </w:r>
            <w:bookmarkStart w:id="107" w:name="c20b"/>
            <w:bookmarkEnd w:id="106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1665" w:dyaOrig="435" w14:anchorId="7593C813">
                <v:shape id="_x0000_i1218" type="#_x0000_t75" style="width:83.2pt;height:21.5pt" o:ole="">
                  <v:imagedata r:id="rId478" o:title=""/>
                </v:shape>
                <o:OLEObject Type="Embed" ProgID="Equation.DSMT4" ShapeID="_x0000_i1218" DrawAspect="Content" ObjectID="_1685997836" r:id="rId479"/>
              </w:object>
            </w:r>
            <w:bookmarkEnd w:id="107"/>
          </w:p>
          <w:p w14:paraId="2F26A718" w14:textId="77777777" w:rsidR="0091121B" w:rsidRDefault="0091121B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08" w:name="c20c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2010" w:dyaOrig="435" w14:anchorId="416F65E8">
                <v:shape id="_x0000_i1219" type="#_x0000_t75" style="width:100.05pt;height:21.5pt" o:ole="">
                  <v:imagedata r:id="rId480" o:title=""/>
                </v:shape>
                <o:OLEObject Type="Embed" ProgID="Equation.DSMT4" ShapeID="_x0000_i1219" DrawAspect="Content" ObjectID="_1685997837" r:id="rId481"/>
              </w:object>
            </w:r>
            <w:bookmarkStart w:id="109" w:name="s2"/>
            <w:bookmarkStart w:id="110" w:name="c20d"/>
            <w:bookmarkEnd w:id="108"/>
            <w:bookmarkEnd w:id="109"/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115" w:dyaOrig="675" w14:anchorId="69A5496C">
                <v:shape id="_x0000_i1220" type="#_x0000_t75" style="width:105.65pt;height:33.65pt" o:ole="">
                  <v:imagedata r:id="rId482" o:title=""/>
                </v:shape>
                <o:OLEObject Type="Embed" ProgID="Equation.DSMT4" ShapeID="_x0000_i1220" DrawAspect="Content" ObjectID="_1685997838" r:id="rId483"/>
              </w:object>
            </w:r>
            <w:bookmarkEnd w:id="110"/>
          </w:p>
          <w:p w14:paraId="78E50128" w14:textId="77777777" w:rsidR="0091121B" w:rsidRDefault="0091121B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6A59A4" w14:textId="77777777" w:rsidR="0091121B" w:rsidRDefault="0091121B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bookmarkEnd w:id="2"/>
      <w:bookmarkEnd w:id="3"/>
      <w:bookmarkEnd w:id="4"/>
      <w:bookmarkEnd w:id="5"/>
      <w:bookmarkEnd w:id="6"/>
      <w:bookmarkEnd w:id="7"/>
      <w:bookmarkEnd w:id="8"/>
      <w:bookmarkEnd w:id="9"/>
    </w:tbl>
    <w:p w14:paraId="19588651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74259828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F343206" wp14:editId="188873B5">
                <wp:extent cx="6547104" cy="4371975"/>
                <wp:effectExtent l="0" t="19050" r="25400" b="28575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4371975"/>
                          <a:chOff x="0" y="0"/>
                          <a:chExt cx="6547104" cy="437197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23"/>
                            <a:ext cx="6547104" cy="411075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F66BFC" w14:textId="77777777" w:rsidR="008118AB" w:rsidRPr="00B36478" w:rsidRDefault="008118AB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3647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531C3CC7" w14:textId="77777777" w:rsidR="008118AB" w:rsidRPr="00B36478" w:rsidRDefault="008118AB" w:rsidP="007960DB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ab/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40" w:dyaOrig="320" w14:anchorId="17C289C8">
                                  <v:shape id="_x0000_i1221" type="#_x0000_t75" style="width:130.9pt;height:15.9pt" o:ole="">
                                    <v:imagedata r:id="rId484" o:title=""/>
                                  </v:shape>
                                  <o:OLEObject Type="Embed" ProgID="Equation.DSMT4" ShapeID="_x0000_i1221" DrawAspect="Content" ObjectID="_1685998242" r:id="rId485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80" w:dyaOrig="700" w14:anchorId="1D2C7D1F">
                                  <v:shape id="_x0000_i1222" type="#_x0000_t75" style="width:40.2pt;height:36.45pt" o:ole="">
                                    <v:imagedata r:id="rId486" o:title=""/>
                                  </v:shape>
                                  <o:OLEObject Type="Embed" ProgID="Equation.DSMT4" ShapeID="_x0000_i1222" DrawAspect="Content" ObjectID="_1685998243" r:id="rId487"/>
                                </w:object>
                              </w:r>
                            </w:p>
                            <w:p w14:paraId="7D54895D" w14:textId="77777777" w:rsidR="008118AB" w:rsidRPr="00B36478" w:rsidRDefault="008118AB" w:rsidP="007960DB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80" w:dyaOrig="320" w14:anchorId="4EC8E255">
                                  <v:shape id="_x0000_i1223" type="#_x0000_t75" style="width:134.65pt;height:15.9pt" o:ole="">
                                    <v:imagedata r:id="rId488" o:title=""/>
                                  </v:shape>
                                  <o:OLEObject Type="Embed" ProgID="Equation.DSMT4" ShapeID="_x0000_i1223" DrawAspect="Content" ObjectID="_1685998244" r:id="rId489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80" w:dyaOrig="700" w14:anchorId="0B9FA914">
                                  <v:shape id="_x0000_i1224" type="#_x0000_t75" style="width:40.2pt;height:36.45pt" o:ole="">
                                    <v:imagedata r:id="rId490" o:title=""/>
                                  </v:shape>
                                  <o:OLEObject Type="Embed" ProgID="Equation.DSMT4" ShapeID="_x0000_i1224" DrawAspect="Content" ObjectID="_1685998245" r:id="rId491"/>
                                </w:object>
                              </w:r>
                            </w:p>
                            <w:p w14:paraId="2F26A448" w14:textId="77777777" w:rsidR="008118AB" w:rsidRPr="00B36478" w:rsidRDefault="008118AB" w:rsidP="007960DB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59" w:dyaOrig="320" w14:anchorId="072621B6">
                                  <v:shape id="_x0000_i1225" type="#_x0000_t75" style="width:133.7pt;height:15.9pt" o:ole="">
                                    <v:imagedata r:id="rId492" o:title=""/>
                                  </v:shape>
                                  <o:OLEObject Type="Embed" ProgID="Equation.DSMT4" ShapeID="_x0000_i1225" DrawAspect="Content" ObjectID="_1685998246" r:id="rId493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00" w:dyaOrig="700" w14:anchorId="5CE7F47E">
                                  <v:shape id="_x0000_i1226" type="#_x0000_t75" style="width:36.45pt;height:36.45pt" o:ole="">
                                    <v:imagedata r:id="rId494" o:title=""/>
                                  </v:shape>
                                  <o:OLEObject Type="Embed" ProgID="Equation.DSMT4" ShapeID="_x0000_i1226" DrawAspect="Content" ObjectID="_1685998247" r:id="rId495"/>
                                </w:object>
                              </w:r>
                            </w:p>
                            <w:p w14:paraId="78791C6B" w14:textId="77777777" w:rsidR="008118AB" w:rsidRPr="00B36478" w:rsidRDefault="008118AB" w:rsidP="007960DB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40" w:dyaOrig="320" w14:anchorId="499B7A83">
                                  <v:shape id="_x0000_i1227" type="#_x0000_t75" style="width:130.9pt;height:15.9pt" o:ole="">
                                    <v:imagedata r:id="rId496" o:title=""/>
                                  </v:shape>
                                  <o:OLEObject Type="Embed" ProgID="Equation.DSMT4" ShapeID="_x0000_i1227" DrawAspect="Content" ObjectID="_1685998248" r:id="rId497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00" w:dyaOrig="700" w14:anchorId="6CB7CD47">
                                  <v:shape id="_x0000_i1228" type="#_x0000_t75" style="width:36.45pt;height:36.45pt" o:ole="">
                                    <v:imagedata r:id="rId498" o:title=""/>
                                  </v:shape>
                                  <o:OLEObject Type="Embed" ProgID="Equation.DSMT4" ShapeID="_x0000_i1228" DrawAspect="Content" ObjectID="_1685998249" r:id="rId499"/>
                                </w:object>
                              </w:r>
                            </w:p>
                            <w:p w14:paraId="594432E6" w14:textId="77777777" w:rsidR="008118AB" w:rsidRPr="00B36478" w:rsidRDefault="008118AB" w:rsidP="007960DB">
                              <w:pPr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Nếu 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  <w:lang w:val="fr-FR"/>
                                </w:rPr>
                                <w:object w:dxaOrig="945" w:dyaOrig="405" w14:anchorId="624B06E4">
                                  <v:shape id="_x0000_i1229" type="#_x0000_t75" style="width:47.7pt;height:20.55pt" o:ole="">
                                    <v:imagedata r:id="rId500" o:title=""/>
                                  </v:shape>
                                  <o:OLEObject Type="Embed" ProgID="Equation.DSMT4" ShapeID="_x0000_i1229" DrawAspect="Content" ObjectID="_1685998250" r:id="rId501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chỉ chứa các hàm số lượng giác có chu kì lần lượt là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12"/>
                                  <w:szCs w:val="24"/>
                                  <w:lang w:val="fr-FR"/>
                                </w:rPr>
                                <w:object w:dxaOrig="1230" w:dyaOrig="360" w14:anchorId="73543A75">
                                  <v:shape id="_x0000_i1230" type="#_x0000_t75" style="width:61.7pt;height:18.7pt" o:ole="">
                                    <v:imagedata r:id="rId502" o:title=""/>
                                  </v:shape>
                                  <o:OLEObject Type="Embed" ProgID="Equation.DSMT4" ShapeID="_x0000_i1230" DrawAspect="Content" ObjectID="_1685998251" r:id="rId503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thì hàm số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40" w:dyaOrig="315" w14:anchorId="01538E59">
                                  <v:shape id="_x0000_i1231" type="#_x0000_t75" style="width:12.15pt;height:15.9pt" o:ole="">
                                    <v:imagedata r:id="rId504" o:title=""/>
                                  </v:shape>
                                  <o:OLEObject Type="Embed" ProgID="Equation.DSMT4" ShapeID="_x0000_i1231" DrawAspect="Content" ObjectID="_1685998252" r:id="rId505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có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4"/>
                                  <w:szCs w:val="24"/>
                                  <w:lang w:val="fr-FR"/>
                                </w:rPr>
                                <w:object w:dxaOrig="210" w:dyaOrig="240" w14:anchorId="7D8898E9">
                                  <v:shape id="_x0000_i1232" type="#_x0000_t75" style="width:10.3pt;height:12.15pt" o:ole="">
                                    <v:imagedata r:id="rId506" o:title=""/>
                                  </v:shape>
                                  <o:OLEObject Type="Embed" ProgID="Equation.DSMT4" ShapeID="_x0000_i1232" DrawAspect="Content" ObjectID="_1685998253" r:id="rId507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 là bội chung nhỏ nhất của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2"/>
                                  <w:szCs w:val="24"/>
                                  <w:lang w:val="fr-FR"/>
                                </w:rPr>
                                <w:object w:dxaOrig="1230" w:dyaOrig="360" w14:anchorId="7C5F25C4">
                                  <v:shape id="_x0000_i1233" type="#_x0000_t75" style="width:61.7pt;height:18.7pt" o:ole="">
                                    <v:imagedata r:id="rId508" o:title=""/>
                                  </v:shape>
                                  <o:OLEObject Type="Embed" ProgID="Equation.DSMT4" ShapeID="_x0000_i1233" DrawAspect="Content" ObjectID="_1685998254" r:id="rId509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>.</w:t>
                              </w:r>
                            </w:p>
                            <w:p w14:paraId="6699926A" w14:textId="3B5B09F1" w:rsidR="008118AB" w:rsidRPr="00B36478" w:rsidRDefault="008118AB" w:rsidP="007960DB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center" w:pos="993"/>
                                </w:tabs>
                                <w:spacing w:line="276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Nếu 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4"/>
                                  <w:lang w:val="fr-FR"/>
                                </w:rPr>
                                <w:object w:dxaOrig="945" w:dyaOrig="405" w14:anchorId="6938D6FF">
                                  <v:shape id="_x0000_i1234" type="#_x0000_t75" style="width:47.7pt;height:20.55pt" o:ole="">
                                    <v:imagedata r:id="rId510" o:title=""/>
                                  </v:shape>
                                  <o:OLEObject Type="Embed" ProgID="Equation.DSMT4" ShapeID="_x0000_i1234" DrawAspect="Content" ObjectID="_1685998255" r:id="rId511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 tuần hoàn với chu kì T thì 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4"/>
                                  <w:lang w:val="fr-FR"/>
                                </w:rPr>
                                <w:object w:dxaOrig="1275" w:dyaOrig="405" w14:anchorId="449CEC26">
                                  <v:shape id="_x0000_i1235" type="#_x0000_t75" style="width:63.6pt;height:20.55pt" o:ole="">
                                    <v:imagedata r:id="rId512" o:title=""/>
                                  </v:shape>
                                  <o:OLEObject Type="Embed" ProgID="Equation.DSMT4" ShapeID="_x0000_i1235" DrawAspect="Content" ObjectID="_1685998256" r:id="rId513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>(c là hằng số) cũng là hàm số tuần hoàn với chu kì T.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4317671" cy="571513"/>
                            <a:chOff x="150812" y="0"/>
                            <a:chExt cx="4317928" cy="571513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50812" y="0"/>
                              <a:ext cx="4317928" cy="485775"/>
                              <a:chOff x="150812" y="0"/>
                              <a:chExt cx="4317928" cy="485775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184120" y="0"/>
                                <a:ext cx="4284620" cy="485775"/>
                                <a:chOff x="184120" y="0"/>
                                <a:chExt cx="4284620" cy="485775"/>
                              </a:xfrm>
                            </wpg:grpSpPr>
                            <wps:wsp>
                              <wps:cNvPr id="61" name="Rectangle: Single Corner Snipped 61"/>
                              <wps:cNvSpPr/>
                              <wps:spPr>
                                <a:xfrm>
                                  <a:off x="184120" y="38090"/>
                                  <a:ext cx="4284620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1502180" y="0"/>
                                  <a:ext cx="2768141" cy="485775"/>
                                  <a:chOff x="1502180" y="0"/>
                                  <a:chExt cx="2768141" cy="48577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1611714" y="104387"/>
                                    <a:ext cx="2658607" cy="369570"/>
                                    <a:chOff x="1611714" y="104387"/>
                                    <a:chExt cx="265860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528" y="105137"/>
                                      <a:ext cx="2508793" cy="31396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ECE593F" w14:textId="77777777" w:rsidR="008118AB" w:rsidRPr="00860D7E" w:rsidRDefault="008118AB" w:rsidP="007960D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60D7E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Tuần hoàn, chu kỳ</w:t>
                                        </w:r>
                                      </w:p>
                                      <w:p w14:paraId="16E9C955" w14:textId="28786BDA" w:rsidR="008118AB" w:rsidRPr="00860D7E" w:rsidRDefault="008118AB" w:rsidP="00EC5D1C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A925736" w14:textId="77777777" w:rsidR="008118AB" w:rsidRPr="00B36478" w:rsidRDefault="008118AB" w:rsidP="00EC5D1C">
                                          <w:pPr>
                                            <w:spacing w:line="256" w:lineRule="auto"/>
                                            <w:rPr>
                                              <w:rFonts w:ascii="Chu Van An" w:eastAsia="Cambria Math" w:hAnsi="Chu Van An" w:cs="Chu Van An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 w:rsidRPr="00B36478">
                                            <w:rPr>
                                              <w:rFonts w:ascii="Cambria Math" w:eastAsia="Cambria Math" w:hAnsi="Cambria Math" w:cs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13" cy="533413"/>
                              <a:chOff x="327030" y="38100"/>
                              <a:chExt cx="1349713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697" y="4319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B8A8E3C" w14:textId="3C386940" w:rsidR="008118AB" w:rsidRPr="00B36478" w:rsidRDefault="008118AB" w:rsidP="00EC5D1C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 w:rsidRPr="00B36478">
                                    <w:rPr>
                                      <w:rFonts w:ascii="Chu Van An" w:eastAsia="Times New Roman" w:hAnsi="Chu Van An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Pr="00675BAF">
                                    <w:rPr>
                                      <w:rFonts w:ascii="VNI 15 Chops" w:eastAsia="Times New Roman" w:hAnsi="VNI 15 Chops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Daïng</w:t>
                                  </w:r>
                                  <w:r w:rsidRPr="00B36478">
                                    <w:rPr>
                                      <w:rFonts w:ascii="Chu Van An" w:eastAsia="Times New Roman" w:hAnsi="Chu Van An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Pr="00B36478">
                                    <w:rPr>
                                      <w:rFonts w:ascii="Cambria Math" w:eastAsia="Times New Roman" w:hAnsi="Cambria Math" w:cs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343206" id="_x0000_s1128" style="width:515.5pt;height:344.25pt;mso-position-horizontal-relative:char;mso-position-vertical-relative:line" coordsize="65471,43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">
                <v:shape id="Rectangle: Diagonal Corners Rounded 1" o:spid="_x0000_s1129" style="position:absolute;top:2612;width:65471;height:4110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95562;6547104,4071824;6532329,4110752;112179,4110752;0,3815190;0,38928;14775,0" o:connectangles="0,0,0,0,0,0,0,0,0" textboxrect="0,0,6435090,1533525"/>
                  <v:textbox>
                    <w:txbxContent>
                      <w:p w14:paraId="76F66BFC" w14:textId="77777777" w:rsidR="008118AB" w:rsidRPr="00B36478" w:rsidRDefault="008118AB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3647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531C3CC7" w14:textId="77777777" w:rsidR="008118AB" w:rsidRPr="00B36478" w:rsidRDefault="008118AB" w:rsidP="007960DB">
                        <w:pPr>
                          <w:numPr>
                            <w:ilvl w:val="0"/>
                            <w:numId w:val="23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ab/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40" w:dyaOrig="320" w14:anchorId="17C289C8">
                            <v:shape id="_x0000_i1221" type="#_x0000_t75" style="width:130.9pt;height:15.9pt" o:ole="">
                              <v:imagedata r:id="rId484" o:title=""/>
                            </v:shape>
                            <o:OLEObject Type="Embed" ProgID="Equation.DSMT4" ShapeID="_x0000_i1221" DrawAspect="Content" ObjectID="_1685998242" r:id="rId514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80" w:dyaOrig="700" w14:anchorId="1D2C7D1F">
                            <v:shape id="_x0000_i1222" type="#_x0000_t75" style="width:40.2pt;height:36.45pt" o:ole="">
                              <v:imagedata r:id="rId486" o:title=""/>
                            </v:shape>
                            <o:OLEObject Type="Embed" ProgID="Equation.DSMT4" ShapeID="_x0000_i1222" DrawAspect="Content" ObjectID="_1685998243" r:id="rId515"/>
                          </w:object>
                        </w:r>
                      </w:p>
                      <w:p w14:paraId="7D54895D" w14:textId="77777777" w:rsidR="008118AB" w:rsidRPr="00B36478" w:rsidRDefault="008118AB" w:rsidP="007960DB">
                        <w:pPr>
                          <w:numPr>
                            <w:ilvl w:val="0"/>
                            <w:numId w:val="23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80" w:dyaOrig="320" w14:anchorId="4EC8E255">
                            <v:shape id="_x0000_i1223" type="#_x0000_t75" style="width:134.65pt;height:15.9pt" o:ole="">
                              <v:imagedata r:id="rId488" o:title=""/>
                            </v:shape>
                            <o:OLEObject Type="Embed" ProgID="Equation.DSMT4" ShapeID="_x0000_i1223" DrawAspect="Content" ObjectID="_1685998244" r:id="rId516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80" w:dyaOrig="700" w14:anchorId="0B9FA914">
                            <v:shape id="_x0000_i1224" type="#_x0000_t75" style="width:40.2pt;height:36.45pt" o:ole="">
                              <v:imagedata r:id="rId490" o:title=""/>
                            </v:shape>
                            <o:OLEObject Type="Embed" ProgID="Equation.DSMT4" ShapeID="_x0000_i1224" DrawAspect="Content" ObjectID="_1685998245" r:id="rId517"/>
                          </w:object>
                        </w:r>
                      </w:p>
                      <w:p w14:paraId="2F26A448" w14:textId="77777777" w:rsidR="008118AB" w:rsidRPr="00B36478" w:rsidRDefault="008118AB" w:rsidP="007960DB">
                        <w:pPr>
                          <w:numPr>
                            <w:ilvl w:val="0"/>
                            <w:numId w:val="23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59" w:dyaOrig="320" w14:anchorId="072621B6">
                            <v:shape id="_x0000_i1225" type="#_x0000_t75" style="width:133.7pt;height:15.9pt" o:ole="">
                              <v:imagedata r:id="rId492" o:title=""/>
                            </v:shape>
                            <o:OLEObject Type="Embed" ProgID="Equation.DSMT4" ShapeID="_x0000_i1225" DrawAspect="Content" ObjectID="_1685998246" r:id="rId518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00" w:dyaOrig="700" w14:anchorId="5CE7F47E">
                            <v:shape id="_x0000_i1226" type="#_x0000_t75" style="width:36.45pt;height:36.45pt" o:ole="">
                              <v:imagedata r:id="rId494" o:title=""/>
                            </v:shape>
                            <o:OLEObject Type="Embed" ProgID="Equation.DSMT4" ShapeID="_x0000_i1226" DrawAspect="Content" ObjectID="_1685998247" r:id="rId519"/>
                          </w:object>
                        </w:r>
                      </w:p>
                      <w:p w14:paraId="78791C6B" w14:textId="77777777" w:rsidR="008118AB" w:rsidRPr="00B36478" w:rsidRDefault="008118AB" w:rsidP="007960DB">
                        <w:pPr>
                          <w:numPr>
                            <w:ilvl w:val="0"/>
                            <w:numId w:val="23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40" w:dyaOrig="320" w14:anchorId="499B7A83">
                            <v:shape id="_x0000_i1227" type="#_x0000_t75" style="width:130.9pt;height:15.9pt" o:ole="">
                              <v:imagedata r:id="rId496" o:title=""/>
                            </v:shape>
                            <o:OLEObject Type="Embed" ProgID="Equation.DSMT4" ShapeID="_x0000_i1227" DrawAspect="Content" ObjectID="_1685998248" r:id="rId520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00" w:dyaOrig="700" w14:anchorId="6CB7CD47">
                            <v:shape id="_x0000_i1228" type="#_x0000_t75" style="width:36.45pt;height:36.45pt" o:ole="">
                              <v:imagedata r:id="rId498" o:title=""/>
                            </v:shape>
                            <o:OLEObject Type="Embed" ProgID="Equation.DSMT4" ShapeID="_x0000_i1228" DrawAspect="Content" ObjectID="_1685998249" r:id="rId521"/>
                          </w:object>
                        </w:r>
                      </w:p>
                      <w:p w14:paraId="594432E6" w14:textId="77777777" w:rsidR="008118AB" w:rsidRPr="00B36478" w:rsidRDefault="008118AB" w:rsidP="007960DB">
                        <w:pPr>
                          <w:numPr>
                            <w:ilvl w:val="0"/>
                            <w:numId w:val="23"/>
                          </w:numPr>
                          <w:tabs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Nếu 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4"/>
                            <w:szCs w:val="24"/>
                            <w:lang w:val="fr-FR"/>
                          </w:rPr>
                          <w:object w:dxaOrig="945" w:dyaOrig="405" w14:anchorId="624B06E4">
                            <v:shape id="_x0000_i1229" type="#_x0000_t75" style="width:47.7pt;height:20.55pt" o:ole="">
                              <v:imagedata r:id="rId500" o:title=""/>
                            </v:shape>
                            <o:OLEObject Type="Embed" ProgID="Equation.DSMT4" ShapeID="_x0000_i1229" DrawAspect="Content" ObjectID="_1685998250" r:id="rId522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chỉ chứa các hàm số lượng giác có chu kì lần lượt là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12"/>
                            <w:szCs w:val="24"/>
                            <w:lang w:val="fr-FR"/>
                          </w:rPr>
                          <w:object w:dxaOrig="1230" w:dyaOrig="360" w14:anchorId="73543A75">
                            <v:shape id="_x0000_i1230" type="#_x0000_t75" style="width:61.7pt;height:18.7pt" o:ole="">
                              <v:imagedata r:id="rId502" o:title=""/>
                            </v:shape>
                            <o:OLEObject Type="Embed" ProgID="Equation.DSMT4" ShapeID="_x0000_i1230" DrawAspect="Content" ObjectID="_1685998251" r:id="rId523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thì hàm số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40" w:dyaOrig="315" w14:anchorId="01538E59">
                            <v:shape id="_x0000_i1231" type="#_x0000_t75" style="width:12.15pt;height:15.9pt" o:ole="">
                              <v:imagedata r:id="rId504" o:title=""/>
                            </v:shape>
                            <o:OLEObject Type="Embed" ProgID="Equation.DSMT4" ShapeID="_x0000_i1231" DrawAspect="Content" ObjectID="_1685998252" r:id="rId524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có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4"/>
                            <w:szCs w:val="24"/>
                            <w:lang w:val="fr-FR"/>
                          </w:rPr>
                          <w:object w:dxaOrig="210" w:dyaOrig="240" w14:anchorId="7D8898E9">
                            <v:shape id="_x0000_i1232" type="#_x0000_t75" style="width:10.3pt;height:12.15pt" o:ole="">
                              <v:imagedata r:id="rId506" o:title=""/>
                            </v:shape>
                            <o:OLEObject Type="Embed" ProgID="Equation.DSMT4" ShapeID="_x0000_i1232" DrawAspect="Content" ObjectID="_1685998253" r:id="rId525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 là bội chung nhỏ nhất của </w:t>
                        </w:r>
                        <w:r w:rsidRPr="00B36478">
                          <w:rPr>
                            <w:rFonts w:ascii="Chu Van An" w:hAnsi="Chu Van An" w:cs="Chu Van An"/>
                            <w:position w:val="-12"/>
                            <w:szCs w:val="24"/>
                            <w:lang w:val="fr-FR"/>
                          </w:rPr>
                          <w:object w:dxaOrig="1230" w:dyaOrig="360" w14:anchorId="7C5F25C4">
                            <v:shape id="_x0000_i1233" type="#_x0000_t75" style="width:61.7pt;height:18.7pt" o:ole="">
                              <v:imagedata r:id="rId508" o:title=""/>
                            </v:shape>
                            <o:OLEObject Type="Embed" ProgID="Equation.DSMT4" ShapeID="_x0000_i1233" DrawAspect="Content" ObjectID="_1685998254" r:id="rId526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>.</w:t>
                        </w:r>
                      </w:p>
                      <w:p w14:paraId="6699926A" w14:textId="3B5B09F1" w:rsidR="008118AB" w:rsidRPr="00B36478" w:rsidRDefault="008118AB" w:rsidP="007960DB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tabs>
                            <w:tab w:val="center" w:pos="993"/>
                          </w:tabs>
                          <w:spacing w:line="276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Nếu 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4"/>
                            <w:lang w:val="fr-FR"/>
                          </w:rPr>
                          <w:object w:dxaOrig="945" w:dyaOrig="405" w14:anchorId="6938D6FF">
                            <v:shape id="_x0000_i1234" type="#_x0000_t75" style="width:47.7pt;height:20.55pt" o:ole="">
                              <v:imagedata r:id="rId510" o:title=""/>
                            </v:shape>
                            <o:OLEObject Type="Embed" ProgID="Equation.DSMT4" ShapeID="_x0000_i1234" DrawAspect="Content" ObjectID="_1685998255" r:id="rId527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 tuần hoàn với chu kì T thì 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4"/>
                            <w:lang w:val="fr-FR"/>
                          </w:rPr>
                          <w:object w:dxaOrig="1275" w:dyaOrig="405" w14:anchorId="449CEC26">
                            <v:shape id="_x0000_i1235" type="#_x0000_t75" style="width:63.6pt;height:20.55pt" o:ole="">
                              <v:imagedata r:id="rId512" o:title=""/>
                            </v:shape>
                            <o:OLEObject Type="Embed" ProgID="Equation.DSMT4" ShapeID="_x0000_i1235" DrawAspect="Content" ObjectID="_1685998256" r:id="rId528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>(c là hằng số) cũng là hàm số tuần hoàn với chu kì T.</w:t>
                        </w:r>
                      </w:p>
                    </w:txbxContent>
                  </v:textbox>
                </v:shape>
                <v:group id="Group 58" o:spid="_x0000_s1130" style="position:absolute;left:1508;width:43176;height:5715" coordorigin="1508" coordsize="4317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31" style="position:absolute;left:1508;width:43179;height:4857" coordorigin="1508" coordsize="431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132" style="position:absolute;left:1841;width:42846;height:4857" coordorigin="1841" coordsize="4284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Rectangle: Single Corner Snipped 61" o:spid="_x0000_s1133" style="position:absolute;left:1841;top:380;width:42846;height:4476;visibility:visible;mso-wrap-style:square;v-text-anchor:middle" coordsize="428462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" path="m,l4060843,r223777,223777l4284620,447554,,447554,,xe" fillcolor="#efddf6 [663]" stroked="f" strokeweight="1.25pt">
                        <v:fill r:id="rId243" o:title="" color2="#fffff7" type="pattern"/>
                        <v:path arrowok="t" o:connecttype="custom" o:connectlocs="0,0;4060843,0;4284620,223777;4284620,447554;0,447554;0,0" o:connectangles="0,0,0,0,0,0"/>
                      </v:shape>
                      <v:group id="Group 62" o:spid="_x0000_s1134" style="position:absolute;left:15021;width:27682;height:4857" coordorigin="15021" coordsize="2768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135" style="position:absolute;left:16117;top:1043;width:26586;height:3696" coordorigin="16117,1043" coordsize="2658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shape id="Arrow: Chevron 64" o:spid="_x0000_s1136" type="#_x0000_t55" style="position:absolute;left:17615;top:1051;width:25088;height:31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" adj="2102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ECE593F" w14:textId="77777777" w:rsidR="008118AB" w:rsidRPr="00860D7E" w:rsidRDefault="008118AB" w:rsidP="007960DB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860D7E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Tuần hoàn, chu kỳ</w:t>
                                  </w:r>
                                </w:p>
                                <w:p w14:paraId="16E9C955" w14:textId="28786BDA" w:rsidR="008118AB" w:rsidRPr="00860D7E" w:rsidRDefault="008118AB" w:rsidP="00EC5D1C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A925736" w14:textId="77777777" w:rsidR="008118AB" w:rsidRPr="00B36478" w:rsidRDefault="008118AB" w:rsidP="00EC5D1C">
                                    <w:pPr>
                                      <w:spacing w:line="256" w:lineRule="auto"/>
                                      <w:rPr>
                                        <w:rFonts w:ascii="Chu Van An" w:eastAsia="Cambria Math" w:hAnsi="Chu Van An" w:cs="Chu Van An"/>
                                        <w:color w:val="C00000"/>
                                        <w:kern w:val="24"/>
                                      </w:rPr>
                                    </w:pPr>
                                    <w:r w:rsidRPr="00B36478"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44" style="position:absolute;left:3270;top:381;width:13497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6;top:431;width:12841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0B8A8E3C" w14:textId="3C386940" w:rsidR="008118AB" w:rsidRPr="00B36478" w:rsidRDefault="008118AB" w:rsidP="00EC5D1C">
                            <w:pPr>
                              <w:spacing w:line="256" w:lineRule="auto"/>
                              <w:rPr>
                                <w:rFonts w:ascii="Chu Van An" w:eastAsia="Times New Roman" w:hAnsi="Chu Van An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 w:rsidRPr="00B36478">
                              <w:rPr>
                                <w:rFonts w:ascii="Chu Van An" w:eastAsia="Times New Roman" w:hAnsi="Chu Van An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675BAF">
                              <w:rPr>
                                <w:rFonts w:ascii="VNI 15 Chops" w:eastAsia="Times New Roman" w:hAnsi="VNI 15 Chops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Daïng</w:t>
                            </w:r>
                            <w:r w:rsidRPr="00B36478">
                              <w:rPr>
                                <w:rFonts w:ascii="Chu Van An" w:eastAsia="Times New Roman" w:hAnsi="Chu Van An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B36478">
                              <w:rPr>
                                <w:rFonts w:ascii="Cambria Math" w:eastAsia="Times New Roman" w:hAnsi="Cambria Math" w:cs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14B225A" w14:textId="38773E6C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E78C1A6" w14:textId="77777777" w:rsidR="007960DB" w:rsidRPr="006261B9" w:rsidRDefault="007960DB" w:rsidP="006261B9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1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Xét tính tuần hoàn và tìm chu kì (nếu có) của hàm số sau: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320" w:dyaOrig="360" w14:anchorId="1ED2C527">
          <v:shape id="_x0000_i1236" type="#_x0000_t75" style="width:65.45pt;height:18.7pt" o:ole="">
            <v:imagedata r:id="rId529" o:title=""/>
          </v:shape>
          <o:OLEObject Type="Embed" ProgID="Equation.DSMT4" ShapeID="_x0000_i1236" DrawAspect="Content" ObjectID="_1685997839" r:id="rId53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9A9CC0F" w14:textId="77777777" w:rsidR="007960DB" w:rsidRPr="006261B9" w:rsidRDefault="007960DB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22060B41" w14:textId="77777777" w:rsidR="007960DB" w:rsidRPr="006261B9" w:rsidRDefault="007960DB" w:rsidP="006261B9">
      <w:pPr>
        <w:pStyle w:val="ListParagraph"/>
        <w:numPr>
          <w:ilvl w:val="1"/>
          <w:numId w:val="24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biến đổi: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220" w:dyaOrig="620" w14:anchorId="16E23DEA">
          <v:shape id="_x0000_i1237" type="#_x0000_t75" style="width:210.4pt;height:30.85pt" o:ole="">
            <v:imagedata r:id="rId531" o:title=""/>
          </v:shape>
          <o:OLEObject Type="Embed" ProgID="Equation.DSMT4" ShapeID="_x0000_i1237" DrawAspect="Content" ObjectID="_1685997840" r:id="rId532"/>
        </w:object>
      </w:r>
    </w:p>
    <w:p w14:paraId="5CEA921B" w14:textId="77777777" w:rsidR="007960DB" w:rsidRPr="006261B9" w:rsidRDefault="007960DB" w:rsidP="006261B9">
      <w:pPr>
        <w:pStyle w:val="ListParagraph"/>
        <w:numPr>
          <w:ilvl w:val="1"/>
          <w:numId w:val="24"/>
        </w:numPr>
        <w:spacing w:before="12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Do đó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240" w:dyaOrig="320" w14:anchorId="006DFE32">
          <v:shape id="_x0000_i1238" type="#_x0000_t75" style="width:12.15pt;height:15.9pt" o:ole="">
            <v:imagedata r:id="rId533" o:title=""/>
          </v:shape>
          <o:OLEObject Type="Embed" ProgID="Equation.DSMT4" ShapeID="_x0000_i1238" DrawAspect="Content" ObjectID="_1685997841" r:id="rId53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160" w:dyaOrig="620" w14:anchorId="16BD82E2">
          <v:shape id="_x0000_i1239" type="#_x0000_t75" style="width:57.95pt;height:30.85pt" o:ole="">
            <v:imagedata r:id="rId535" o:title=""/>
          </v:shape>
          <o:OLEObject Type="Embed" ProgID="Equation.DSMT4" ShapeID="_x0000_i1239" DrawAspect="Content" ObjectID="_1685997842" r:id="rId53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2DF3F951" w14:textId="77777777" w:rsidR="007960DB" w:rsidRPr="006261B9" w:rsidRDefault="007960DB" w:rsidP="006261B9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2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Xét tính tuần hoàn và tìm chu kì (nếu có) của hàm số sau: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299" w:dyaOrig="680" w14:anchorId="7F52CCD9">
          <v:shape id="_x0000_i1240" type="#_x0000_t75" style="width:115.95pt;height:34.6pt" o:ole="">
            <v:imagedata r:id="rId537" o:title=""/>
          </v:shape>
          <o:OLEObject Type="Embed" ProgID="Equation.DSMT4" ShapeID="_x0000_i1240" DrawAspect="Content" ObjectID="_1685997843" r:id="rId53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3B0544C" w14:textId="77777777" w:rsidR="007960DB" w:rsidRPr="006261B9" w:rsidRDefault="007960DB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1E9EA01C" w14:textId="77777777" w:rsidR="007960DB" w:rsidRPr="006261B9" w:rsidRDefault="007960DB" w:rsidP="006261B9">
      <w:pPr>
        <w:pStyle w:val="ListParagraph"/>
        <w:numPr>
          <w:ilvl w:val="1"/>
          <w:numId w:val="25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biến đổi: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600" w:dyaOrig="680" w14:anchorId="2689A7BE">
          <v:shape id="_x0000_i1241" type="#_x0000_t75" style="width:180.45pt;height:34.6pt" o:ole="">
            <v:imagedata r:id="rId539" o:title=""/>
          </v:shape>
          <o:OLEObject Type="Embed" ProgID="Equation.DSMT4" ShapeID="_x0000_i1241" DrawAspect="Content" ObjectID="_1685997844" r:id="rId54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46710400" w14:textId="77777777" w:rsidR="007960DB" w:rsidRPr="006261B9" w:rsidRDefault="007960DB" w:rsidP="006261B9">
      <w:pPr>
        <w:pStyle w:val="ListParagraph"/>
        <w:numPr>
          <w:ilvl w:val="1"/>
          <w:numId w:val="25"/>
        </w:num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Do đó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240" w:dyaOrig="320" w14:anchorId="09F4EC7C">
          <v:shape id="_x0000_i1242" type="#_x0000_t75" style="width:12.15pt;height:15.9pt" o:ole="">
            <v:imagedata r:id="rId541" o:title=""/>
          </v:shape>
          <o:OLEObject Type="Embed" ProgID="Equation.DSMT4" ShapeID="_x0000_i1242" DrawAspect="Content" ObjectID="_1685997845" r:id="rId54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60"/>
          <w:sz w:val="24"/>
          <w:szCs w:val="24"/>
        </w:rPr>
        <w:object w:dxaOrig="1440" w:dyaOrig="980" w14:anchorId="1420F6F7">
          <v:shape id="_x0000_i1243" type="#_x0000_t75" style="width:1in;height:48.6pt" o:ole="">
            <v:imagedata r:id="rId543" o:title=""/>
          </v:shape>
          <o:OLEObject Type="Embed" ProgID="Equation.DSMT4" ShapeID="_x0000_i1243" DrawAspect="Content" ObjectID="_1685997846" r:id="rId544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78B345D2" w14:textId="77777777" w:rsidR="007960DB" w:rsidRPr="006261B9" w:rsidRDefault="007960DB" w:rsidP="006261B9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3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Xét tính tuần hoàn và tìm chu kì (nếu có) của hàm số sau: </w:t>
      </w:r>
      <w:r w:rsidRPr="006261B9">
        <w:rPr>
          <w:rFonts w:ascii="Chu Van An" w:hAnsi="Chu Van An" w:cs="Chu Van An"/>
          <w:position w:val="-18"/>
          <w:sz w:val="24"/>
          <w:szCs w:val="24"/>
        </w:rPr>
        <w:object w:dxaOrig="2120" w:dyaOrig="480" w14:anchorId="4FAF11C2">
          <v:shape id="_x0000_i1244" type="#_x0000_t75" style="width:105.65pt;height:24.3pt" o:ole="">
            <v:imagedata r:id="rId545" o:title=""/>
          </v:shape>
          <o:OLEObject Type="Embed" ProgID="Equation.DSMT4" ShapeID="_x0000_i1244" DrawAspect="Content" ObjectID="_1685997847" r:id="rId546"/>
        </w:object>
      </w:r>
    </w:p>
    <w:p w14:paraId="108A709E" w14:textId="77777777" w:rsidR="007960DB" w:rsidRPr="006261B9" w:rsidRDefault="007960DB" w:rsidP="006261B9">
      <w:pPr>
        <w:spacing w:line="240" w:lineRule="auto"/>
        <w:ind w:left="1080" w:firstLine="36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Lời giải</w:t>
      </w:r>
    </w:p>
    <w:p w14:paraId="2A0F2375" w14:textId="77777777" w:rsidR="007960DB" w:rsidRPr="006261B9" w:rsidRDefault="007960DB" w:rsidP="006261B9">
      <w:pPr>
        <w:pStyle w:val="ListParagraph"/>
        <w:numPr>
          <w:ilvl w:val="1"/>
          <w:numId w:val="26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>Giả sử hàm số đã cho tuần hoàn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300" w:dyaOrig="240" w14:anchorId="0A4929E1">
          <v:shape id="_x0000_i1245" type="#_x0000_t75" style="width:14.95pt;height:12.15pt" o:ole="">
            <v:imagedata r:id="rId547" o:title=""/>
          </v:shape>
          <o:OLEObject Type="Embed" ProgID="Equation.DSMT4" ShapeID="_x0000_i1245" DrawAspect="Content" ObjectID="_1685997848" r:id="rId54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có số thực dương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220" w:dyaOrig="240" w14:anchorId="33D84D85">
          <v:shape id="_x0000_i1246" type="#_x0000_t75" style="width:10.3pt;height:12.15pt" o:ole="">
            <v:imagedata r:id="rId549" o:title=""/>
          </v:shape>
          <o:OLEObject Type="Embed" ProgID="Equation.DSMT4" ShapeID="_x0000_i1246" DrawAspect="Content" ObjectID="_1685997849" r:id="rId550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thỏa :</w:t>
      </w:r>
    </w:p>
    <w:p w14:paraId="21D012FA" w14:textId="77777777" w:rsidR="007960DB" w:rsidRPr="006261B9" w:rsidRDefault="007960DB" w:rsidP="006261B9">
      <w:pPr>
        <w:pStyle w:val="ListParagraph"/>
        <w:numPr>
          <w:ilvl w:val="1"/>
          <w:numId w:val="26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position w:val="-14"/>
          <w:sz w:val="24"/>
          <w:szCs w:val="24"/>
        </w:rPr>
        <w:object w:dxaOrig="6280" w:dyaOrig="420" w14:anchorId="0C22A450">
          <v:shape id="_x0000_i1247" type="#_x0000_t75" style="width:316.05pt;height:21.5pt" o:ole="">
            <v:imagedata r:id="rId551" o:title=""/>
          </v:shape>
          <o:OLEObject Type="Embed" ProgID="Equation.DSMT4" ShapeID="_x0000_i1247" DrawAspect="Content" ObjectID="_1685997850" r:id="rId552"/>
        </w:object>
      </w:r>
    </w:p>
    <w:p w14:paraId="4674C1A2" w14:textId="77777777" w:rsidR="007960DB" w:rsidRPr="006261B9" w:rsidRDefault="007960DB" w:rsidP="006261B9">
      <w:pPr>
        <w:pStyle w:val="ListParagraph"/>
        <w:numPr>
          <w:ilvl w:val="1"/>
          <w:numId w:val="26"/>
        </w:num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position w:val="-34"/>
          <w:sz w:val="24"/>
          <w:szCs w:val="24"/>
        </w:rPr>
        <w:object w:dxaOrig="6920" w:dyaOrig="800" w14:anchorId="28063EFF">
          <v:shape id="_x0000_i1248" type="#_x0000_t75" style="width:345.95pt;height:40.2pt" o:ole="">
            <v:imagedata r:id="rId553" o:title=""/>
          </v:shape>
          <o:OLEObject Type="Embed" ProgID="Equation.DSMT4" ShapeID="_x0000_i1248" DrawAspect="Content" ObjectID="_1685997851" r:id="rId55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vô lí, do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400" w:dyaOrig="620" w14:anchorId="12AB7D61">
          <v:shape id="_x0000_i1249" type="#_x0000_t75" style="width:70.15pt;height:30.85pt" o:ole="">
            <v:imagedata r:id="rId555" o:title=""/>
          </v:shape>
          <o:OLEObject Type="Embed" ProgID="Equation.DSMT4" ShapeID="_x0000_i1249" DrawAspect="Content" ObjectID="_1685997852" r:id="rId556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số hữu tỉ. </w:t>
      </w:r>
    </w:p>
    <w:p w14:paraId="08354244" w14:textId="77777777" w:rsidR="007960DB" w:rsidRPr="006261B9" w:rsidRDefault="007960DB" w:rsidP="006261B9">
      <w:pPr>
        <w:pStyle w:val="ListParagraph"/>
        <w:numPr>
          <w:ilvl w:val="1"/>
          <w:numId w:val="26"/>
        </w:num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>Vậy hàm số đã cho không tuần hoàn.</w:t>
      </w:r>
    </w:p>
    <w:p w14:paraId="7E3BD915" w14:textId="77777777" w:rsidR="007960DB" w:rsidRPr="006261B9" w:rsidRDefault="007960DB" w:rsidP="006261B9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4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Chứng minh rằng hàm số sau là hàm số tuần hoàn và tìm chu kì của nó: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920" w:dyaOrig="620" w14:anchorId="57F5A351">
          <v:shape id="_x0000_i1250" type="#_x0000_t75" style="width:45.8pt;height:30.85pt" o:ole="">
            <v:imagedata r:id="rId557" o:title=""/>
          </v:shape>
          <o:OLEObject Type="Embed" ProgID="Equation.DSMT4" ShapeID="_x0000_i1250" DrawAspect="Content" ObjectID="_1685997853" r:id="rId55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903E52D" w14:textId="77777777" w:rsidR="007960DB" w:rsidRPr="006261B9" w:rsidRDefault="007960DB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057BD494" w14:textId="77777777" w:rsidR="007960DB" w:rsidRPr="006261B9" w:rsidRDefault="007960DB" w:rsidP="006261B9">
      <w:pPr>
        <w:pStyle w:val="ListParagraph"/>
        <w:numPr>
          <w:ilvl w:val="0"/>
          <w:numId w:val="28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Tập xác định: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900" w:dyaOrig="400" w14:anchorId="0587334B">
          <v:shape id="_x0000_i1251" type="#_x0000_t75" style="width:95.4pt;height:20.55pt" o:ole="">
            <v:imagedata r:id="rId559" o:title=""/>
          </v:shape>
          <o:OLEObject Type="Embed" ProgID="Equation.DSMT4" ShapeID="_x0000_i1251" DrawAspect="Content" ObjectID="_1685997854" r:id="rId56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7A96F473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xét đẳng thức </w:t>
      </w:r>
      <w:r w:rsidRPr="006261B9">
        <w:rPr>
          <w:rFonts w:ascii="Chu Van An" w:hAnsi="Chu Van An" w:cs="Chu Van An"/>
          <w:position w:val="-32"/>
          <w:sz w:val="24"/>
          <w:szCs w:val="24"/>
        </w:rPr>
        <w:object w:dxaOrig="5840" w:dyaOrig="700" w14:anchorId="2EC7880F">
          <v:shape id="_x0000_i1252" type="#_x0000_t75" style="width:291.75pt;height:36.45pt" o:ole="">
            <v:imagedata r:id="rId561" o:title=""/>
          </v:shape>
          <o:OLEObject Type="Embed" ProgID="Equation.DSMT4" ShapeID="_x0000_i1252" DrawAspect="Content" ObjectID="_1685997855" r:id="rId562"/>
        </w:object>
      </w:r>
    </w:p>
    <w:p w14:paraId="0C2CD2F2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Chọn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620" w:dyaOrig="620" w14:anchorId="37BB69B0">
          <v:shape id="_x0000_i1253" type="#_x0000_t75" style="width:30.85pt;height:30.85pt" o:ole="">
            <v:imagedata r:id="rId563" o:title=""/>
          </v:shape>
          <o:OLEObject Type="Embed" ProgID="Equation.DSMT4" ShapeID="_x0000_i1253" DrawAspect="Content" ObjectID="_1685997856" r:id="rId56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thì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820" w:dyaOrig="279" w14:anchorId="2BD24E4B">
          <v:shape id="_x0000_i1254" type="#_x0000_t75" style="width:41.15pt;height:14.05pt" o:ole="">
            <v:imagedata r:id="rId565" o:title=""/>
          </v:shape>
          <o:OLEObject Type="Embed" ProgID="Equation.DSMT4" ShapeID="_x0000_i1254" DrawAspect="Content" ObjectID="_1685997857" r:id="rId566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và do đó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4120" w:dyaOrig="680" w14:anchorId="3E12666B">
          <v:shape id="_x0000_i1255" type="#_x0000_t75" style="width:205.7pt;height:34.6pt" o:ole="">
            <v:imagedata r:id="rId567" o:title=""/>
          </v:shape>
          <o:OLEObject Type="Embed" ProgID="Equation.DSMT4" ShapeID="_x0000_i1255" DrawAspect="Content" ObjectID="_1685997858" r:id="rId568"/>
        </w:object>
      </w:r>
    </w:p>
    <w:p w14:paraId="2EA5486F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Số dương nhỏ nhất trong các số T là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0" w:dyaOrig="279" w14:anchorId="62EFE22C">
          <v:shape id="_x0000_i1256" type="#_x0000_t75" style="width:18.7pt;height:14.05pt" o:ole="">
            <v:imagedata r:id="rId569" o:title=""/>
          </v:shape>
          <o:OLEObject Type="Embed" ProgID="Equation.DSMT4" ShapeID="_x0000_i1256" DrawAspect="Content" ObjectID="_1685997859" r:id="rId57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5D89ED9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Rõ ràng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3220" w:dyaOrig="320" w14:anchorId="27C4A0E1">
          <v:shape id="_x0000_i1257" type="#_x0000_t75" style="width:161.75pt;height:15.9pt" o:ole="">
            <v:imagedata r:id="rId571" o:title=""/>
          </v:shape>
          <o:OLEObject Type="Embed" ProgID="Equation.DSMT4" ShapeID="_x0000_i1257" DrawAspect="Content" ObjectID="_1685997860" r:id="rId57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và </w:t>
      </w:r>
      <w:r w:rsidRPr="006261B9">
        <w:rPr>
          <w:rFonts w:ascii="Chu Van An" w:hAnsi="Chu Van An" w:cs="Chu Van An"/>
          <w:position w:val="-32"/>
          <w:sz w:val="24"/>
          <w:szCs w:val="24"/>
        </w:rPr>
        <w:object w:dxaOrig="4180" w:dyaOrig="700" w14:anchorId="3D5CAAFC">
          <v:shape id="_x0000_i1258" type="#_x0000_t75" style="width:209.45pt;height:36.45pt" o:ole="">
            <v:imagedata r:id="rId573" o:title=""/>
          </v:shape>
          <o:OLEObject Type="Embed" ProgID="Equation.DSMT4" ShapeID="_x0000_i1258" DrawAspect="Content" ObjectID="_1685997861" r:id="rId574"/>
        </w:object>
      </w:r>
    </w:p>
    <w:p w14:paraId="32529A1D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240" w:dyaOrig="320" w14:anchorId="271857D2">
          <v:shape id="_x0000_i1259" type="#_x0000_t75" style="width:12.15pt;height:15.9pt" o:ole="">
            <v:imagedata r:id="rId575" o:title=""/>
          </v:shape>
          <o:OLEObject Type="Embed" ProgID="Equation.DSMT4" ShapeID="_x0000_i1259" DrawAspect="Content" ObjectID="_1685997862" r:id="rId576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tần hoàn với chu kì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740" w:dyaOrig="279" w14:anchorId="6BEDD7B2">
          <v:shape id="_x0000_i1260" type="#_x0000_t75" style="width:36.45pt;height:14.05pt" o:ole="">
            <v:imagedata r:id="rId577" o:title=""/>
          </v:shape>
          <o:OLEObject Type="Embed" ProgID="Equation.DSMT4" ShapeID="_x0000_i1260" DrawAspect="Content" ObjectID="_1685997863" r:id="rId57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98D6002" w14:textId="23F65F08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522" w:type="dxa"/>
        <w:tblInd w:w="279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371"/>
        <w:gridCol w:w="3151"/>
      </w:tblGrid>
      <w:tr w:rsidR="00C376DC" w14:paraId="0D033578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877833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1: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Chu kỳ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65" w:dyaOrig="630" w14:anchorId="23FAD30A">
                <v:shape id="_x0000_i1261" type="#_x0000_t75" style="width:53.3pt;height:30.85pt" o:ole="">
                  <v:imagedata r:id="rId579" o:title=""/>
                </v:shape>
                <o:OLEObject Type="Embed" ProgID="Equation.DSMT4" ShapeID="_x0000_i1261" DrawAspect="Content" ObjectID="_1685997864" r:id="rId580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là số nào sau đây</w:t>
            </w:r>
            <w:r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91B37A3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85" w14:anchorId="687EDC94">
                <v:shape id="_x0000_i1262" type="#_x0000_t75" style="width:10.3pt;height:14.05pt" o:ole="">
                  <v:imagedata r:id="rId581" o:title=""/>
                </v:shape>
                <o:OLEObject Type="Embed" ProgID="Equation.DSMT4" ShapeID="_x0000_i1262" DrawAspect="Content" ObjectID="_1685997865" r:id="rId582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65E11193">
                <v:shape id="_x0000_i1263" type="#_x0000_t75" style="width:18.7pt;height:14.05pt" o:ole="">
                  <v:imagedata r:id="rId583" o:title=""/>
                </v:shape>
                <o:OLEObject Type="Embed" ProgID="Equation.DSMT4" ShapeID="_x0000_i1263" DrawAspect="Content" ObjectID="_1685997866" r:id="rId584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066C1F41">
                <v:shape id="_x0000_i1264" type="#_x0000_t75" style="width:18.7pt;height:14.05pt" o:ole="">
                  <v:imagedata r:id="rId585" o:title=""/>
                </v:shape>
                <o:OLEObject Type="Embed" ProgID="Equation.DSMT4" ShapeID="_x0000_i1264" DrawAspect="Content" ObjectID="_1685997867" r:id="rId586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10" w14:anchorId="7CF7B4D6">
                <v:shape id="_x0000_i1265" type="#_x0000_t75" style="width:10.3pt;height:10.3pt" o:ole="">
                  <v:imagedata r:id="rId587" o:title=""/>
                </v:shape>
                <o:OLEObject Type="Embed" ProgID="Equation.DSMT4" ShapeID="_x0000_i1265" DrawAspect="Content" ObjectID="_1685997868" r:id="rId588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4322C66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DE2A22" w14:textId="77777777" w:rsidR="00C376DC" w:rsidRDefault="00C376DC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C376DC" w14:paraId="7CBFB3C6" w14:textId="77777777" w:rsidTr="00C376DC">
        <w:trPr>
          <w:trHeight w:val="399"/>
        </w:trPr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26EB46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color w:val="000000"/>
                <w:position w:val="-10"/>
                <w:sz w:val="24"/>
                <w:szCs w:val="24"/>
              </w:rPr>
              <w:object w:dxaOrig="1020" w:dyaOrig="330" w14:anchorId="45E166BC">
                <v:shape id="_x0000_i1266" type="#_x0000_t75" style="width:50.5pt;height:15.9pt" o:ole="">
                  <v:imagedata r:id="rId589" o:title=""/>
                </v:shape>
                <o:OLEObject Type="Embed" ProgID="Equation.DSMT4" ShapeID="_x0000_i1266" DrawAspect="Content" ObjectID="_1685997869" r:id="rId590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chu kỳ là</w:t>
            </w:r>
          </w:p>
          <w:p w14:paraId="231CBC7D" w14:textId="77777777" w:rsidR="00C376DC" w:rsidRDefault="00C376DC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Theme="minorEastAsia" w:hAnsi="Chu Van An" w:cs="Chu Van An"/>
                <w:color w:val="00000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735" w:dyaOrig="285" w14:anchorId="732F10D6">
                <v:shape id="_x0000_i1267" type="#_x0000_t75" style="width:36.45pt;height:14.05pt" o:ole="">
                  <v:imagedata r:id="rId591" o:title=""/>
                </v:shape>
                <o:OLEObject Type="Embed" ProgID="Equation.DSMT4" ShapeID="_x0000_i1267" DrawAspect="Content" ObjectID="_1685997870" r:id="rId59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660" w:dyaOrig="630" w14:anchorId="6FA5DA13">
                <v:shape id="_x0000_i1268" type="#_x0000_t75" style="width:33.65pt;height:30.85pt" o:ole="">
                  <v:imagedata r:id="rId593" o:title=""/>
                </v:shape>
                <o:OLEObject Type="Embed" ProgID="Equation.DSMT4" ShapeID="_x0000_i1268" DrawAspect="Content" ObjectID="_1685997871" r:id="rId59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630" w:dyaOrig="285" w14:anchorId="48AC0051">
                <v:shape id="_x0000_i1269" type="#_x0000_t75" style="width:30.85pt;height:14.05pt" o:ole="">
                  <v:imagedata r:id="rId595" o:title=""/>
                </v:shape>
                <o:OLEObject Type="Embed" ProgID="Equation.DSMT4" ShapeID="_x0000_i1269" DrawAspect="Content" ObjectID="_1685997872" r:id="rId59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735" w:dyaOrig="285" w14:anchorId="0994EF2F">
                <v:shape id="_x0000_i1270" type="#_x0000_t75" style="width:36.45pt;height:14.05pt" o:ole="">
                  <v:imagedata r:id="rId597" o:title=""/>
                </v:shape>
                <o:OLEObject Type="Embed" ProgID="Equation.DSMT4" ShapeID="_x0000_i1270" DrawAspect="Content" ObjectID="_1685997873" r:id="rId59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077DC02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3FEEFA" w14:textId="77777777" w:rsidR="00C376DC" w:rsidRDefault="00C376D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C376DC" w14:paraId="72985DA4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60B3A8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nào sau đây là hàm số tuần hoàn với chu kỳ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30" w:dyaOrig="285" w14:anchorId="31A883B0">
                <v:shape id="_x0000_i1271" type="#_x0000_t75" style="width:30.85pt;height:14.05pt" o:ole="">
                  <v:imagedata r:id="rId599" o:title=""/>
                </v:shape>
                <o:OLEObject Type="Embed" ProgID="Equation.DSMT4" ShapeID="_x0000_i1271" DrawAspect="Content" ObjectID="_1685997874" r:id="rId600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55D91044" w14:textId="77777777" w:rsidR="00C376DC" w:rsidRDefault="00C376DC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85" w:dyaOrig="315" w14:anchorId="28D0D7D2">
                <v:shape id="_x0000_i1272" type="#_x0000_t75" style="width:43.95pt;height:15.9pt" o:ole="">
                  <v:imagedata r:id="rId601" o:title=""/>
                </v:shape>
                <o:OLEObject Type="Embed" ProgID="Equation.DSMT4" ShapeID="_x0000_i1272" DrawAspect="Content" ObjectID="_1685997875" r:id="rId60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15" w14:anchorId="6EF467CE">
                <v:shape id="_x0000_i1273" type="#_x0000_t75" style="width:51.45pt;height:15.9pt" o:ole="">
                  <v:imagedata r:id="rId603" o:title=""/>
                </v:shape>
                <o:OLEObject Type="Embed" ProgID="Equation.DSMT4" ShapeID="_x0000_i1273" DrawAspect="Content" ObjectID="_1685997876" r:id="rId60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351F18D" w14:textId="77777777" w:rsidR="00C376DC" w:rsidRDefault="00C376DC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313F45D8">
                <v:shape id="_x0000_i1274" type="#_x0000_t75" style="width:50.5pt;height:15.9pt" o:ole="">
                  <v:imagedata r:id="rId605" o:title=""/>
                </v:shape>
                <o:OLEObject Type="Embed" ProgID="Equation.DSMT4" ShapeID="_x0000_i1274" DrawAspect="Content" ObjectID="_1685997877" r:id="rId60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15" w14:anchorId="63673A9F">
                <v:shape id="_x0000_i1275" type="#_x0000_t75" style="width:60.8pt;height:15.9pt" o:ole="">
                  <v:imagedata r:id="rId607" o:title=""/>
                </v:shape>
                <o:OLEObject Type="Embed" ProgID="Equation.DSMT4" ShapeID="_x0000_i1275" DrawAspect="Content" ObjectID="_1685997878" r:id="rId60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9AC5076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97BF72" w14:textId="77777777" w:rsidR="00C376DC" w:rsidRDefault="00C376D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C376DC" w14:paraId="48E0A6CF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4D45A0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nào sau đây tuần hoàn với chu kì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60" w:dyaOrig="615" w14:anchorId="0A40C6B9">
                <v:shape id="_x0000_i1276" type="#_x0000_t75" style="width:32.75pt;height:30.85pt" o:ole="">
                  <v:imagedata r:id="rId609" o:title=""/>
                </v:shape>
                <o:OLEObject Type="Embed" ProgID="Equation.DSMT4" ShapeID="_x0000_i1276" DrawAspect="Content" ObjectID="_1685997879" r:id="rId61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174FE70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60" w:dyaOrig="615" w14:anchorId="72145C54">
                <v:shape id="_x0000_i1277" type="#_x0000_t75" style="width:47.7pt;height:30.85pt" o:ole="">
                  <v:imagedata r:id="rId611" o:title=""/>
                </v:shape>
                <o:OLEObject Type="Embed" ProgID="Equation.DSMT4" ShapeID="_x0000_i1277" DrawAspect="Content" ObjectID="_1685997880" r:id="rId61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60" w:dyaOrig="615" w14:anchorId="1226FA67">
                <v:shape id="_x0000_i1278" type="#_x0000_t75" style="width:47.7pt;height:30.85pt" o:ole="">
                  <v:imagedata r:id="rId613" o:title=""/>
                </v:shape>
                <o:OLEObject Type="Embed" ProgID="Equation.DSMT4" ShapeID="_x0000_i1278" DrawAspect="Content" ObjectID="_1685997881" r:id="rId61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6051FD6E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20" w:dyaOrig="315" w14:anchorId="7C610CDE">
                <v:shape id="_x0000_i1279" type="#_x0000_t75" style="width:51.45pt;height:15.9pt" o:ole="">
                  <v:imagedata r:id="rId615" o:title=""/>
                </v:shape>
                <o:OLEObject Type="Embed" ProgID="Equation.DSMT4" ShapeID="_x0000_i1279" DrawAspect="Content" ObjectID="_1685997882" r:id="rId61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15" w14:anchorId="32379D7B">
                <v:shape id="_x0000_i1280" type="#_x0000_t75" style="width:51.45pt;height:15.9pt" o:ole="">
                  <v:imagedata r:id="rId617" o:title=""/>
                </v:shape>
                <o:OLEObject Type="Embed" ProgID="Equation.DSMT4" ShapeID="_x0000_i1280" DrawAspect="Content" ObjectID="_1685997883" r:id="rId61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7450A2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46315E" w14:textId="77777777" w:rsidR="00C376DC" w:rsidRDefault="00C376D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C376DC" w14:paraId="56C8A649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6C2DDC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Chọn khẳng định 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A2848E1" w14:textId="77777777" w:rsidR="00C376DC" w:rsidRDefault="00C376DC">
            <w:pPr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560" w:dyaOrig="330" w14:anchorId="1AA142D7">
                <v:shape id="_x0000_i1281" type="#_x0000_t75" style="width:77.6pt;height:16.85pt" o:ole="">
                  <v:imagedata r:id="rId619" o:title=""/>
                </v:shape>
                <o:OLEObject Type="Embed" ProgID="Equation.DSMT4" ShapeID="_x0000_i1281" DrawAspect="Content" ObjectID="_1685997884" r:id="rId62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 hàm số tuần hoàn với chu kì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75" w:dyaOrig="270" w14:anchorId="378DECB3">
                <v:shape id="_x0000_i1282" type="#_x0000_t75" style="width:18.7pt;height:13.1pt" o:ole="">
                  <v:imagedata r:id="rId621" o:title=""/>
                </v:shape>
                <o:OLEObject Type="Embed" ProgID="Equation.DSMT4" ShapeID="_x0000_i1282" DrawAspect="Content" ObjectID="_1685997885" r:id="rId622"/>
              </w:object>
            </w:r>
          </w:p>
          <w:p w14:paraId="2680D899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270" w14:anchorId="5ABE6A83">
                <v:shape id="_x0000_i1283" type="#_x0000_t75" style="width:45.8pt;height:13.1pt" o:ole="">
                  <v:imagedata r:id="rId623" o:title=""/>
                </v:shape>
                <o:OLEObject Type="Embed" ProgID="Equation.DSMT4" ShapeID="_x0000_i1283" DrawAspect="Content" ObjectID="_1685997886" r:id="rId62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 hàm số tuần hoàn với chu kì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75" w:dyaOrig="270" w14:anchorId="56091B79">
                <v:shape id="_x0000_i1284" type="#_x0000_t75" style="width:18.7pt;height:13.1pt" o:ole="">
                  <v:imagedata r:id="rId625" o:title=""/>
                </v:shape>
                <o:OLEObject Type="Embed" ProgID="Equation.DSMT4" ShapeID="_x0000_i1284" DrawAspect="Content" ObjectID="_1685997887" r:id="rId626"/>
              </w:object>
            </w:r>
          </w:p>
          <w:p w14:paraId="38023EE6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590" w:dyaOrig="300" w14:anchorId="366FE2C6">
                <v:shape id="_x0000_i1285" type="#_x0000_t75" style="width:79.5pt;height:14.95pt" o:ole="">
                  <v:imagedata r:id="rId627" o:title=""/>
                </v:shape>
                <o:OLEObject Type="Embed" ProgID="Equation.DSMT4" ShapeID="_x0000_i1285" DrawAspect="Content" ObjectID="_1685997888" r:id="rId62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 hàm số tuần hoàn với chu kì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0" w:dyaOrig="225" w14:anchorId="7D5B9C65">
                <v:shape id="_x0000_i1286" type="#_x0000_t75" style="width:13.1pt;height:11.2pt" o:ole="">
                  <v:imagedata r:id="rId629" o:title=""/>
                </v:shape>
                <o:OLEObject Type="Embed" ProgID="Equation.DSMT4" ShapeID="_x0000_i1286" DrawAspect="Content" ObjectID="_1685997889" r:id="rId630"/>
              </w:object>
            </w:r>
          </w:p>
          <w:p w14:paraId="4933C4D0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330" w14:anchorId="3E8BC00F">
                <v:shape id="_x0000_i1287" type="#_x0000_t75" style="width:45.8pt;height:16.85pt" o:ole="">
                  <v:imagedata r:id="rId631" o:title=""/>
                </v:shape>
                <o:OLEObject Type="Embed" ProgID="Equation.DSMT4" ShapeID="_x0000_i1287" DrawAspect="Content" ObjectID="_1685997890" r:id="rId63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 hàm số tuần hoàn với chu kì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0" w:dyaOrig="225" w14:anchorId="1253D28C">
                <v:shape id="_x0000_i1288" type="#_x0000_t75" style="width:13.1pt;height:11.2pt" o:ole="">
                  <v:imagedata r:id="rId633" o:title=""/>
                </v:shape>
                <o:OLEObject Type="Embed" ProgID="Equation.DSMT4" ShapeID="_x0000_i1288" DrawAspect="Content" ObjectID="_1685997891" r:id="rId634"/>
              </w:object>
            </w:r>
          </w:p>
          <w:p w14:paraId="62122F6F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B2A74A" w14:textId="77777777" w:rsidR="00C376DC" w:rsidRDefault="00C376D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C376DC" w14:paraId="3880D515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A027A4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Trong các hàm số sau hàm số nào tuần hoàn với chu kỳ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10" w14:anchorId="34C10932">
                <v:shape id="_x0000_i1289" type="#_x0000_t75" style="width:9.35pt;height:9.35pt" o:ole="">
                  <v:imagedata r:id="rId635" o:title=""/>
                </v:shape>
                <o:OLEObject Type="Embed" ProgID="Equation.DSMT4" ShapeID="_x0000_i1289" DrawAspect="Content" ObjectID="_1685997892" r:id="rId63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D1DB8B7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65" w:dyaOrig="330" w14:anchorId="6C8A8FD0">
                <v:shape id="_x0000_i1290" type="#_x0000_t75" style="width:53.3pt;height:16.85pt" o:ole="">
                  <v:imagedata r:id="rId637" o:title=""/>
                </v:shape>
                <o:OLEObject Type="Embed" ProgID="Equation.DSMT4" ShapeID="_x0000_i1290" DrawAspect="Content" ObjectID="_1685997893" r:id="rId63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80" w:dyaOrig="330" w14:anchorId="1ABC17CD">
                <v:shape id="_x0000_i1291" type="#_x0000_t75" style="width:55.15pt;height:16.85pt" o:ole="">
                  <v:imagedata r:id="rId639" o:title=""/>
                </v:shape>
                <o:OLEObject Type="Embed" ProgID="Equation.DSMT4" ShapeID="_x0000_i1291" DrawAspect="Content" ObjectID="_1685997894" r:id="rId64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60" w:dyaOrig="255" w14:anchorId="3CE9C30D">
                <v:shape id="_x0000_i1292" type="#_x0000_t75" style="width:47.7pt;height:13.1pt" o:ole="">
                  <v:imagedata r:id="rId641" o:title=""/>
                </v:shape>
                <o:OLEObject Type="Embed" ProgID="Equation.DSMT4" ShapeID="_x0000_i1292" DrawAspect="Content" ObjectID="_1685997895" r:id="rId64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05" w:dyaOrig="630" w14:anchorId="6EECB0AC">
                <v:shape id="_x0000_i1293" type="#_x0000_t75" style="width:50.5pt;height:31.8pt" o:ole="">
                  <v:imagedata r:id="rId643" o:title=""/>
                </v:shape>
                <o:OLEObject Type="Embed" ProgID="Equation.DSMT4" ShapeID="_x0000_i1293" DrawAspect="Content" ObjectID="_1685997896" r:id="rId644"/>
              </w:object>
            </w:r>
          </w:p>
          <w:p w14:paraId="1843FACE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F97EC4" w14:textId="77777777" w:rsidR="00C376DC" w:rsidRDefault="00C376D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C376DC" w14:paraId="215FF8D5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7B6318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Chu kỳ tuần hoàn của hàm số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650" w:dyaOrig="675" w14:anchorId="0942A65B">
                <v:shape id="_x0000_i1294" type="#_x0000_t75" style="width:82.3pt;height:33.65pt" o:ole="">
                  <v:imagedata r:id="rId645" o:title=""/>
                </v:shape>
                <o:OLEObject Type="Embed" ProgID="Equation.DSMT4" ShapeID="_x0000_i1294" DrawAspect="Content" ObjectID="_1685997897" r:id="rId64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5955FBE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10" w14:anchorId="5CF4ABE0">
                <v:shape id="_x0000_i1295" type="#_x0000_t75" style="width:9.35pt;height:9.35pt" o:ole="">
                  <v:imagedata r:id="rId647" o:title=""/>
                </v:shape>
                <o:OLEObject Type="Embed" ProgID="Equation.DSMT4" ShapeID="_x0000_i1295" DrawAspect="Content" ObjectID="_1685997898" r:id="rId64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375" w:dyaOrig="630" w14:anchorId="3172A0C5">
                <v:shape id="_x0000_i1296" type="#_x0000_t75" style="width:18.7pt;height:31.8pt" o:ole="">
                  <v:imagedata r:id="rId649" o:title=""/>
                </v:shape>
                <o:OLEObject Type="Embed" ProgID="Equation.DSMT4" ShapeID="_x0000_i1296" DrawAspect="Content" ObjectID="_1685997899" r:id="rId650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30" w14:anchorId="158E6ABA">
                <v:shape id="_x0000_i1297" type="#_x0000_t75" style="width:13.1pt;height:31.8pt" o:ole="">
                  <v:imagedata r:id="rId651" o:title=""/>
                </v:shape>
                <o:OLEObject Type="Embed" ProgID="Equation.DSMT4" ShapeID="_x0000_i1297" DrawAspect="Content" ObjectID="_1685997900" r:id="rId65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13A12E26">
                <v:shape id="_x0000_i1298" type="#_x0000_t75" style="width:17.75pt;height:13.1pt" o:ole="">
                  <v:imagedata r:id="rId653" o:title=""/>
                </v:shape>
                <o:OLEObject Type="Embed" ProgID="Equation.DSMT4" ShapeID="_x0000_i1298" DrawAspect="Content" ObjectID="_1685997901" r:id="rId65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E86D590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BBD179" w14:textId="77777777" w:rsidR="00C376DC" w:rsidRDefault="00C376D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C376DC" w14:paraId="2C86A1BC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D9D01A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Chu kỳ tuần hoàn của hàm số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30" w:dyaOrig="300" w14:anchorId="297433B5">
                <v:shape id="_x0000_i1299" type="#_x0000_t75" style="width:46.75pt;height:14.95pt" o:ole="">
                  <v:imagedata r:id="rId655" o:title=""/>
                </v:shape>
                <o:OLEObject Type="Embed" ProgID="Equation.DSMT4" ShapeID="_x0000_i1299" DrawAspect="Content" ObjectID="_1685997902" r:id="rId65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41175A6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69F080AA">
                <v:shape id="_x0000_i1300" type="#_x0000_t75" style="width:17.75pt;height:13.1pt" o:ole="">
                  <v:imagedata r:id="rId657" o:title=""/>
                </v:shape>
                <o:OLEObject Type="Embed" ProgID="Equation.DSMT4" ShapeID="_x0000_i1300" DrawAspect="Content" ObjectID="_1685997903" r:id="rId65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10" w14:anchorId="4A84F8C3">
                <v:shape id="_x0000_i1301" type="#_x0000_t75" style="width:9.35pt;height:9.35pt" o:ole="">
                  <v:imagedata r:id="rId659" o:title=""/>
                </v:shape>
                <o:OLEObject Type="Embed" ProgID="Equation.DSMT4" ShapeID="_x0000_i1301" DrawAspect="Content" ObjectID="_1685997904" r:id="rId66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55" w:dyaOrig="630" w14:anchorId="6A48261B">
                <v:shape id="_x0000_i1302" type="#_x0000_t75" style="width:13.1pt;height:31.8pt" o:ole="">
                  <v:imagedata r:id="rId661" o:title=""/>
                </v:shape>
                <o:OLEObject Type="Embed" ProgID="Equation.DSMT4" ShapeID="_x0000_i1302" DrawAspect="Content" ObjectID="_1685997905" r:id="rId66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45" w:dyaOrig="285" w14:anchorId="6CEACEC5">
                <v:shape id="_x0000_i1303" type="#_x0000_t75" style="width:16.85pt;height:13.1pt" o:ole="">
                  <v:imagedata r:id="rId663" o:title=""/>
                </v:shape>
                <o:OLEObject Type="Embed" ProgID="Equation.DSMT4" ShapeID="_x0000_i1303" DrawAspect="Content" ObjectID="_1685997906" r:id="rId664"/>
              </w:object>
            </w:r>
          </w:p>
          <w:p w14:paraId="1CDB330E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425A15" w14:textId="77777777" w:rsidR="00C376DC" w:rsidRDefault="00C376D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C376DC" w14:paraId="340F7EBF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F7756D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Chu kỳ tuần hoàn của hàm số </w:t>
            </w:r>
            <w:r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270" w14:anchorId="070B4A2A">
                <v:shape id="_x0000_i1304" type="#_x0000_t75" style="width:45.8pt;height:13.1pt" o:ole="">
                  <v:imagedata r:id="rId665" o:title=""/>
                </v:shape>
                <o:OLEObject Type="Embed" ProgID="Equation.DSMT4" ShapeID="_x0000_i1304" DrawAspect="Content" ObjectID="_1685997907" r:id="rId666"/>
              </w:object>
            </w:r>
          </w:p>
          <w:p w14:paraId="07609F0F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75" w:dyaOrig="630" w14:anchorId="5728E4A1">
                <v:shape id="_x0000_i1305" type="#_x0000_t75" style="width:33.65pt;height:31.8pt" o:ole="">
                  <v:imagedata r:id="rId667" o:title=""/>
                </v:shape>
                <o:OLEObject Type="Embed" ProgID="Equation.DSMT4" ShapeID="_x0000_i1305" DrawAspect="Content" ObjectID="_1685997908" r:id="rId66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30" w:dyaOrig="285" w14:anchorId="56D7D73E">
                <v:shape id="_x0000_i1306" type="#_x0000_t75" style="width:31.8pt;height:13.1pt" o:ole="">
                  <v:imagedata r:id="rId669" o:title=""/>
                </v:shape>
                <o:OLEObject Type="Embed" ProgID="Equation.DSMT4" ShapeID="_x0000_i1306" DrawAspect="Content" ObjectID="_1685997909" r:id="rId67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600" w:dyaOrig="255" w14:anchorId="31694ECD">
                <v:shape id="_x0000_i1307" type="#_x0000_t75" style="width:29.9pt;height:13.1pt" o:ole="">
                  <v:imagedata r:id="rId671" o:title=""/>
                </v:shape>
                <o:OLEObject Type="Embed" ProgID="Equation.DSMT4" ShapeID="_x0000_i1307" DrawAspect="Content" ObjectID="_1685997910" r:id="rId67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285" w14:anchorId="3000C9D1">
                <v:shape id="_x0000_i1308" type="#_x0000_t75" style="width:38.35pt;height:13.1pt" o:ole="">
                  <v:imagedata r:id="rId673" o:title=""/>
                </v:shape>
                <o:OLEObject Type="Embed" ProgID="Equation.DSMT4" ShapeID="_x0000_i1308" DrawAspect="Content" ObjectID="_1685997911" r:id="rId67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C2A85D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C1CE2D" w14:textId="77777777" w:rsidR="00C376DC" w:rsidRDefault="00C376DC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C376DC" w14:paraId="797AD9A2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7E3C87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320" w:dyaOrig="630" w14:anchorId="294B2B5F">
                <v:shape id="_x0000_i1309" type="#_x0000_t75" style="width:66.4pt;height:31.8pt" o:ole="">
                  <v:imagedata r:id="rId675" o:title=""/>
                </v:shape>
                <o:OLEObject Type="Embed" ProgID="Equation.DSMT4" ShapeID="_x0000_i1309" DrawAspect="Content" ObjectID="_1685997912" r:id="rId67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có chu kỳ là</w:t>
            </w:r>
          </w:p>
          <w:p w14:paraId="72E4EA65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60" w:dyaOrig="630" w14:anchorId="43CBAA30">
                <v:shape id="_x0000_i1310" type="#_x0000_t75" style="width:32.75pt;height:31.8pt" o:ole="">
                  <v:imagedata r:id="rId677" o:title=""/>
                </v:shape>
                <o:OLEObject Type="Embed" ProgID="Equation.DSMT4" ShapeID="_x0000_i1310" DrawAspect="Content" ObjectID="_1685997913" r:id="rId67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70" w14:anchorId="774CC2A2">
                <v:shape id="_x0000_i1311" type="#_x0000_t75" style="width:36.45pt;height:13.1pt" o:ole="">
                  <v:imagedata r:id="rId679" o:title=""/>
                </v:shape>
                <o:OLEObject Type="Embed" ProgID="Equation.DSMT4" ShapeID="_x0000_i1311" DrawAspect="Content" ObjectID="_1685997914" r:id="rId68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30" w:dyaOrig="270" w14:anchorId="56D3C0D4">
                <v:shape id="_x0000_i1312" type="#_x0000_t75" style="width:31.8pt;height:13.1pt" o:ole="">
                  <v:imagedata r:id="rId681" o:title=""/>
                </v:shape>
                <o:OLEObject Type="Embed" ProgID="Equation.DSMT4" ShapeID="_x0000_i1312" DrawAspect="Content" ObjectID="_1685997915" r:id="rId68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70" w14:anchorId="14996826">
                <v:shape id="_x0000_i1313" type="#_x0000_t75" style="width:36.45pt;height:13.1pt" o:ole="">
                  <v:imagedata r:id="rId683" o:title=""/>
                </v:shape>
                <o:OLEObject Type="Embed" ProgID="Equation.DSMT4" ShapeID="_x0000_i1313" DrawAspect="Content" ObjectID="_1685997916" r:id="rId68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011F59" w14:textId="77777777" w:rsidR="00C376DC" w:rsidRDefault="00C376DC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1C8082" w14:textId="77777777" w:rsidR="00C376DC" w:rsidRDefault="00C376D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C376DC" w14:paraId="5D0D3D00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FC16F5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11: 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Chu kỳ của hàm số </w:t>
            </w:r>
            <w:r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620" w:dyaOrig="615" w14:anchorId="5C3D3931">
                <v:shape id="_x0000_i1314" type="#_x0000_t75" style="width:81.35pt;height:30.85pt" o:ole="">
                  <v:imagedata r:id="rId685" o:title=""/>
                </v:shape>
                <o:OLEObject Type="Embed" ProgID="Equation.DSMT4" ShapeID="_x0000_i1314" DrawAspect="Content" ObjectID="_1685997917" r:id="rId686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7A099FA0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sz w:val="24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85" w14:anchorId="33C80044">
                <v:shape id="_x0000_i1315" type="#_x0000_t75" style="width:9.35pt;height:13.1pt" o:ole="">
                  <v:imagedata r:id="rId687" o:title=""/>
                </v:shape>
                <o:OLEObject Type="Embed" ProgID="Equation.DSMT4" ShapeID="_x0000_i1315" DrawAspect="Content" ObjectID="_1685997918" r:id="rId688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1ABF0706">
                <v:shape id="_x0000_i1316" type="#_x0000_t75" style="width:17.75pt;height:13.1pt" o:ole="">
                  <v:imagedata r:id="rId689" o:title=""/>
                </v:shape>
                <o:OLEObject Type="Embed" ProgID="Equation.DSMT4" ShapeID="_x0000_i1316" DrawAspect="Content" ObjectID="_1685997919" r:id="rId690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2D7D2E3F">
                <v:shape id="_x0000_i1317" type="#_x0000_t75" style="width:17.75pt;height:13.1pt" o:ole="">
                  <v:imagedata r:id="rId691" o:title=""/>
                </v:shape>
                <o:OLEObject Type="Embed" ProgID="Equation.DSMT4" ShapeID="_x0000_i1317" DrawAspect="Content" ObjectID="_1685997920" r:id="rId692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85" w14:anchorId="36640226">
                <v:shape id="_x0000_i1318" type="#_x0000_t75" style="width:17.75pt;height:13.1pt" o:ole="">
                  <v:imagedata r:id="rId693" o:title=""/>
                </v:shape>
                <o:OLEObject Type="Embed" ProgID="Equation.DSMT4" ShapeID="_x0000_i1318" DrawAspect="Content" ObjectID="_1685997921" r:id="rId694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E3DA93F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92B3EB" w14:textId="77777777" w:rsidR="00C376DC" w:rsidRDefault="00C376DC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C376DC" w14:paraId="345B08CC" w14:textId="77777777" w:rsidTr="00C376DC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EA01F0" w14:textId="77777777" w:rsidR="00C376DC" w:rsidRDefault="00C376DC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Tìm chu kì tuần hoàn </w:t>
            </w:r>
            <w:r>
              <w:rPr>
                <w:rFonts w:ascii="Chu Van An" w:eastAsiaTheme="minorEastAsia" w:hAnsi="Chu Van An" w:cs="Chu Van An"/>
                <w:noProof/>
                <w:position w:val="-4"/>
                <w:sz w:val="24"/>
                <w:szCs w:val="24"/>
              </w:rPr>
              <w:object w:dxaOrig="225" w:dyaOrig="270" w14:anchorId="35B34EC9">
                <v:shape id="_x0000_i1319" type="#_x0000_t75" style="width:11.2pt;height:13.1pt;mso-width-percent:0;mso-height-percent:0;mso-width-percent:0;mso-height-percent:0" o:ole="">
                  <v:imagedata r:id="rId695" o:title=""/>
                </v:shape>
                <o:OLEObject Type="Embed" ProgID="Equation.DSMT4" ShapeID="_x0000_i1319" DrawAspect="Content" ObjectID="_1685997922" r:id="rId69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của hàm số </w:t>
            </w:r>
            <w:r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845" w:dyaOrig="615" w14:anchorId="3AE24CD6">
                <v:shape id="_x0000_i1320" type="#_x0000_t75" style="width:92.55pt;height:30.85pt;mso-width-percent:0;mso-height-percent:0;mso-width-percent:0;mso-height-percent:0" o:ole="">
                  <v:imagedata r:id="rId697" o:title=""/>
                </v:shape>
                <o:OLEObject Type="Embed" ProgID="Equation.DSMT4" ShapeID="_x0000_i1320" DrawAspect="Content" ObjectID="_1685997923" r:id="rId69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F594555" w14:textId="77777777" w:rsidR="00C376DC" w:rsidRDefault="00C376DC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85" w14:anchorId="16AA8317">
                <v:shape id="_x0000_i1321" type="#_x0000_t75" style="width:36.45pt;height:13.1pt;mso-width-percent:0;mso-height-percent:0;mso-width-percent:0;mso-height-percent:0" o:ole="">
                  <v:imagedata r:id="rId699" o:title=""/>
                </v:shape>
                <o:OLEObject Type="Embed" ProgID="Equation.DSMT4" ShapeID="_x0000_i1321" DrawAspect="Content" ObjectID="_1685997924" r:id="rId700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85" w14:anchorId="2673B890">
                <v:shape id="_x0000_i1322" type="#_x0000_t75" style="width:36.45pt;height:13.1pt;mso-width-percent:0;mso-height-percent:0;mso-width-percent:0;mso-height-percent:0" o:ole="">
                  <v:imagedata r:id="rId701" o:title=""/>
                </v:shape>
                <o:OLEObject Type="Embed" ProgID="Equation.DSMT4" ShapeID="_x0000_i1322" DrawAspect="Content" ObjectID="_1685997925" r:id="rId702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85" w14:anchorId="407C306C">
                <v:shape id="_x0000_i1323" type="#_x0000_t75" style="width:36.45pt;height:13.1pt;mso-width-percent:0;mso-height-percent:0;mso-width-percent:0;mso-height-percent:0" o:ole="">
                  <v:imagedata r:id="rId703" o:title=""/>
                </v:shape>
                <o:OLEObject Type="Embed" ProgID="Equation.DSMT4" ShapeID="_x0000_i1323" DrawAspect="Content" ObjectID="_1685997926" r:id="rId704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720" w:dyaOrig="285" w14:anchorId="775A7D57">
                <v:shape id="_x0000_i1324" type="#_x0000_t75" style="width:36.45pt;height:13.1pt;mso-width-percent:0;mso-height-percent:0;mso-width-percent:0;mso-height-percent:0" o:ole="">
                  <v:imagedata r:id="rId705" o:title=""/>
                </v:shape>
                <o:OLEObject Type="Embed" ProgID="Equation.DSMT4" ShapeID="_x0000_i1324" DrawAspect="Content" ObjectID="_1685997927" r:id="rId706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EC58BFF" w14:textId="77777777" w:rsidR="00C376DC" w:rsidRDefault="00C376DC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987F5E" w14:textId="77777777" w:rsidR="00C376DC" w:rsidRDefault="00C376DC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471CD01C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3DA88302" w14:textId="376889F4" w:rsidR="00F33189" w:rsidRPr="006261B9" w:rsidRDefault="00F33189" w:rsidP="006261B9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FA91E05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35F171DF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4F51F81" wp14:editId="3B98E1D5">
                <wp:extent cx="6547104" cy="3765771"/>
                <wp:effectExtent l="0" t="19050" r="25400" b="25400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765771"/>
                          <a:chOff x="0" y="0"/>
                          <a:chExt cx="6547104" cy="3765771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159"/>
                            <a:ext cx="6547104" cy="350461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B01C2B" w14:textId="77777777" w:rsidR="008118AB" w:rsidRPr="004E4A10" w:rsidRDefault="008118AB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721582E" w14:textId="77777777" w:rsidR="008118AB" w:rsidRPr="008E6D4A" w:rsidRDefault="008118AB" w:rsidP="004E63D1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ab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sym w:font="Wingdings 2" w:char="F0B3"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  <w:t xml:space="preserve">Ghi nhớ </w:t>
                              </w:r>
                            </w:p>
                            <w:p w14:paraId="4540A2FE" w14:textId="77777777" w:rsidR="008118AB" w:rsidRPr="008E6D4A" w:rsidRDefault="008118AB" w:rsidP="004E63D1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cos(-x) = cosx ; sin(-x) = -sinx ; tan(-x) = - tanx ; cot(-x) = -cotx </w:t>
                              </w:r>
                            </w:p>
                            <w:p w14:paraId="5BB9D2A6" w14:textId="77777777" w:rsidR="008118AB" w:rsidRPr="008E6D4A" w:rsidRDefault="008118AB" w:rsidP="004E63D1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sin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(-x) =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945" w:dyaOrig="435" w14:anchorId="2FC91062">
                                  <v:shape id="_x0000_i1325" type="#_x0000_t75" style="width:47.7pt;height:21.5pt" o:ole="">
                                    <v:imagedata r:id="rId707" o:title=""/>
                                  </v:shape>
                                  <o:OLEObject Type="Embed" ProgID="Equation.DSMT4" ShapeID="_x0000_i1325" DrawAspect="Content" ObjectID="_1685998257" r:id="rId708"/>
                                </w:objec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= (-sinx)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= sin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x </w:t>
                              </w:r>
                            </w:p>
                            <w:p w14:paraId="02D3051F" w14:textId="77777777" w:rsidR="008118AB" w:rsidRPr="008E6D4A" w:rsidRDefault="008118AB" w:rsidP="004E63D1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sym w:font="Wingdings 2" w:char="F0B3"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  <w:t>Tìm chu kỳ của hàm số</w:t>
                              </w:r>
                            </w:p>
                            <w:p w14:paraId="74782F6E" w14:textId="77777777" w:rsidR="008118AB" w:rsidRPr="008E6D4A" w:rsidRDefault="008118AB" w:rsidP="004E63D1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Bước 1 : Tìm TXĐ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ab/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70" w:dyaOrig="270" w14:anchorId="4F8639AC">
                                  <v:shape id="_x0000_i1326" type="#_x0000_t75" style="width:13.1pt;height:13.1pt" o:ole="">
                                    <v:imagedata r:id="rId709" o:title=""/>
                                  </v:shape>
                                  <o:OLEObject Type="Embed" ProgID="Equation.DSMT4" ShapeID="_x0000_i1326" DrawAspect="Content" ObjectID="_1685998258" r:id="rId710"/>
                                </w:objec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của hàm số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510" w:dyaOrig="330" w14:anchorId="6B5F4C8E">
                                  <v:shape id="_x0000_i1327" type="#_x0000_t75" style="width:25.25pt;height:16.85pt" o:ole="">
                                    <v:imagedata r:id="rId711" o:title=""/>
                                  </v:shape>
                                  <o:OLEObject Type="Embed" ProgID="Equation.DSMT4" ShapeID="_x0000_i1327" DrawAspect="Content" ObjectID="_1685998259" r:id="rId712"/>
                                </w:object>
                              </w:r>
                            </w:p>
                            <w:p w14:paraId="41C07F81" w14:textId="77777777" w:rsidR="008118AB" w:rsidRPr="008E6D4A" w:rsidRDefault="008118AB" w:rsidP="004E63D1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Bước 2 : Chứng minh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70" w:dyaOrig="270" w14:anchorId="4208D1F5">
                                  <v:shape id="_x0000_i1328" type="#_x0000_t75" style="width:13.1pt;height:13.1pt" o:ole="">
                                    <v:imagedata r:id="rId709" o:title=""/>
                                  </v:shape>
                                  <o:OLEObject Type="Embed" ProgID="Equation.DSMT4" ShapeID="_x0000_i1328" DrawAspect="Content" ObjectID="_1685998260" r:id="rId713"/>
                                </w:objec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b/>
                                  <w:color w:val="000000"/>
                                  <w:szCs w:val="24"/>
                                </w:rPr>
                                <w:t>là tập đối xứng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, nghĩa là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1875" w:dyaOrig="330" w14:anchorId="676B6CE8">
                                  <v:shape id="_x0000_i1329" type="#_x0000_t75" style="width:93.5pt;height:16.85pt" o:ole="">
                                    <v:imagedata r:id="rId714" o:title=""/>
                                  </v:shape>
                                  <o:OLEObject Type="Embed" ProgID="Equation.DSMT4" ShapeID="_x0000_i1329" DrawAspect="Content" ObjectID="_1685998261" r:id="rId715"/>
                                </w:object>
                              </w:r>
                            </w:p>
                            <w:p w14:paraId="10E8620A" w14:textId="77777777" w:rsidR="008118AB" w:rsidRPr="008E6D4A" w:rsidRDefault="008118AB" w:rsidP="004E63D1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Bước 3 : Tính f(-x) , so sánh với f(x) . Có 3 khả năng:</w:t>
                              </w:r>
                            </w:p>
                            <w:p w14:paraId="3E05DBDF" w14:textId="77777777" w:rsidR="008118AB" w:rsidRDefault="008118AB" w:rsidP="004E63D1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        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position w:val="-48"/>
                                  <w:szCs w:val="24"/>
                                </w:rPr>
                                <w:object w:dxaOrig="5385" w:dyaOrig="1065" w14:anchorId="1F3DF65F">
                                  <v:shape id="_x0000_i1330" type="#_x0000_t75" style="width:269.3pt;height:52.35pt" o:ole="">
                                    <v:imagedata r:id="rId716" o:title=""/>
                                  </v:shape>
                                  <o:OLEObject Type="Embed" ProgID="Equation.DSMT4" ShapeID="_x0000_i1330" DrawAspect="Content" ObjectID="_1685998262" r:id="rId717"/>
                                </w:object>
                              </w:r>
                            </w:p>
                            <w:p w14:paraId="5D359295" w14:textId="296BF3CE" w:rsidR="008118AB" w:rsidRPr="004E63D1" w:rsidRDefault="008118AB" w:rsidP="004E63D1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sym w:font="Wingdings 2" w:char="F0B3"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  <w:t>Chú ý: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kern w:val="24"/>
                                  <w:szCs w:val="24"/>
                                </w:rPr>
                                <w:t>Hàm y=sinx, y=tanx, y=cotx là hàm số lẻ. y=cosxlà hàm chẵn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4455694" cy="571513"/>
                            <a:chOff x="150812" y="0"/>
                            <a:chExt cx="4455959" cy="57151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4455959" cy="485775"/>
                              <a:chOff x="150812" y="0"/>
                              <a:chExt cx="4455959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134" y="0"/>
                                <a:ext cx="4422637" cy="485775"/>
                                <a:chOff x="184134" y="0"/>
                                <a:chExt cx="4422637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134" y="38084"/>
                                  <a:ext cx="4422637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2923425" cy="485775"/>
                                  <a:chOff x="1502180" y="0"/>
                                  <a:chExt cx="2923425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2813891" cy="369570"/>
                                    <a:chOff x="1611714" y="104387"/>
                                    <a:chExt cx="2813891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1596" y="105120"/>
                                      <a:ext cx="2664009" cy="32348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F836303" w14:textId="77777777" w:rsidR="008118AB" w:rsidRPr="00860D7E" w:rsidRDefault="008118AB" w:rsidP="00860D7E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60D7E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chẵn, lẻ</w:t>
                                        </w:r>
                                      </w:p>
                                      <w:p w14:paraId="5CA012D0" w14:textId="62F5EC9E" w:rsidR="008118AB" w:rsidRPr="00860D7E" w:rsidRDefault="008118AB" w:rsidP="00EC5D1C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8882BD0" w14:textId="77777777" w:rsidR="008118AB" w:rsidRDefault="008118AB" w:rsidP="00EC5D1C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576" cy="533413"/>
                              <a:chOff x="327030" y="38100"/>
                              <a:chExt cx="1473576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27" y="4319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3278D97" w14:textId="77741ECD" w:rsidR="008118AB" w:rsidRDefault="008118AB" w:rsidP="00EC5D1C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F51F81" id="_x0000_s1147" style="width:515.5pt;height:296.5pt;mso-position-horizontal-relative:char;mso-position-vertical-relative:line" coordsize="65471,37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">
                <v:shape id="Rectangle: Diagonal Corners Rounded 1" o:spid="_x0000_s1148" style="position:absolute;top:2611;width:65471;height:3504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51981;6547104,3471424;6532329,3504612;112179,3504612;0,3252631;0,33188;14775,0" o:connectangles="0,0,0,0,0,0,0,0,0" textboxrect="0,0,6435090,1533525"/>
                  <v:textbox>
                    <w:txbxContent>
                      <w:p w14:paraId="76B01C2B" w14:textId="77777777" w:rsidR="008118AB" w:rsidRPr="004E4A10" w:rsidRDefault="008118AB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721582E" w14:textId="77777777" w:rsidR="008118AB" w:rsidRPr="008E6D4A" w:rsidRDefault="008118AB" w:rsidP="004E63D1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ab/>
                        </w:r>
                        <w:r w:rsidRPr="008E6D4A">
                          <w:rPr>
                            <w:rFonts w:ascii="Chu Van An" w:eastAsia="Calibri" w:hAnsi="Chu Van An" w:cs="Chu Van An"/>
                            <w:color w:val="000000" w:themeColor="text1"/>
                            <w:kern w:val="24"/>
                            <w:szCs w:val="24"/>
                          </w:rPr>
                          <w:t> 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sym w:font="Wingdings 2" w:char="F0B3"/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>.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  <w:t xml:space="preserve">Ghi nhớ </w:t>
                        </w:r>
                      </w:p>
                      <w:p w14:paraId="4540A2FE" w14:textId="77777777" w:rsidR="008118AB" w:rsidRPr="008E6D4A" w:rsidRDefault="008118AB" w:rsidP="004E63D1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cos(-x) = cosx ; sin(-x) = -sinx ; tan(-x) = - tanx ; cot(-x) = -cotx </w:t>
                        </w:r>
                      </w:p>
                      <w:p w14:paraId="5BB9D2A6" w14:textId="77777777" w:rsidR="008118AB" w:rsidRPr="008E6D4A" w:rsidRDefault="008118AB" w:rsidP="004E63D1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sin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  <w:vertAlign w:val="superscript"/>
                          </w:rPr>
                          <w:t>2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(-x) = </w:t>
                        </w:r>
                        <w:r w:rsidRPr="008E6D4A">
                          <w:rPr>
                            <w:rFonts w:ascii="Chu Van An" w:hAnsi="Chu Van An" w:cs="Chu Van An"/>
                            <w:position w:val="-14"/>
                            <w:szCs w:val="24"/>
                          </w:rPr>
                          <w:object w:dxaOrig="945" w:dyaOrig="435" w14:anchorId="2FC91062">
                            <v:shape id="_x0000_i1325" type="#_x0000_t75" style="width:47.7pt;height:21.5pt" o:ole="">
                              <v:imagedata r:id="rId707" o:title=""/>
                            </v:shape>
                            <o:OLEObject Type="Embed" ProgID="Equation.DSMT4" ShapeID="_x0000_i1325" DrawAspect="Content" ObjectID="_1685998257" r:id="rId718"/>
                          </w:objec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= (-sinx)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  <w:vertAlign w:val="superscript"/>
                          </w:rPr>
                          <w:t>2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= sin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  <w:vertAlign w:val="superscript"/>
                          </w:rPr>
                          <w:t>2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x </w:t>
                        </w:r>
                      </w:p>
                      <w:p w14:paraId="02D3051F" w14:textId="77777777" w:rsidR="008118AB" w:rsidRPr="008E6D4A" w:rsidRDefault="008118AB" w:rsidP="004E63D1">
                        <w:p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sym w:font="Wingdings 2" w:char="F0B3"/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 xml:space="preserve">. 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  <w:t>Tìm chu kỳ của hàm số</w:t>
                        </w:r>
                      </w:p>
                      <w:p w14:paraId="74782F6E" w14:textId="77777777" w:rsidR="008118AB" w:rsidRPr="008E6D4A" w:rsidRDefault="008118AB" w:rsidP="004E63D1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Bước 1 : Tìm TXĐ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ab/>
                        </w:r>
                        <w:r w:rsidRPr="008E6D4A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70" w:dyaOrig="270" w14:anchorId="4F8639AC">
                            <v:shape id="_x0000_i1326" type="#_x0000_t75" style="width:13.1pt;height:13.1pt" o:ole="">
                              <v:imagedata r:id="rId709" o:title=""/>
                            </v:shape>
                            <o:OLEObject Type="Embed" ProgID="Equation.DSMT4" ShapeID="_x0000_i1326" DrawAspect="Content" ObjectID="_1685998258" r:id="rId719"/>
                          </w:objec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của hàm số </w:t>
                        </w:r>
                        <w:r w:rsidRPr="008E6D4A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510" w:dyaOrig="330" w14:anchorId="6B5F4C8E">
                            <v:shape id="_x0000_i1327" type="#_x0000_t75" style="width:25.25pt;height:16.85pt" o:ole="">
                              <v:imagedata r:id="rId711" o:title=""/>
                            </v:shape>
                            <o:OLEObject Type="Embed" ProgID="Equation.DSMT4" ShapeID="_x0000_i1327" DrawAspect="Content" ObjectID="_1685998259" r:id="rId720"/>
                          </w:object>
                        </w:r>
                      </w:p>
                      <w:p w14:paraId="41C07F81" w14:textId="77777777" w:rsidR="008118AB" w:rsidRPr="008E6D4A" w:rsidRDefault="008118AB" w:rsidP="004E63D1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Bước 2 : Chứng minh </w:t>
                        </w:r>
                        <w:r w:rsidRPr="008E6D4A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70" w:dyaOrig="270" w14:anchorId="4208D1F5">
                            <v:shape id="_x0000_i1328" type="#_x0000_t75" style="width:13.1pt;height:13.1pt" o:ole="">
                              <v:imagedata r:id="rId709" o:title=""/>
                            </v:shape>
                            <o:OLEObject Type="Embed" ProgID="Equation.DSMT4" ShapeID="_x0000_i1328" DrawAspect="Content" ObjectID="_1685998260" r:id="rId721"/>
                          </w:objec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</w:t>
                        </w:r>
                        <w:r w:rsidRPr="008E6D4A">
                          <w:rPr>
                            <w:rFonts w:ascii="Chu Van An" w:hAnsi="Chu Van An" w:cs="Chu Van An"/>
                            <w:b/>
                            <w:color w:val="000000"/>
                            <w:szCs w:val="24"/>
                          </w:rPr>
                          <w:t>là tập đối xứng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, nghĩa là </w:t>
                        </w:r>
                        <w:r w:rsidRPr="008E6D4A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1875" w:dyaOrig="330" w14:anchorId="676B6CE8">
                            <v:shape id="_x0000_i1329" type="#_x0000_t75" style="width:93.5pt;height:16.85pt" o:ole="">
                              <v:imagedata r:id="rId714" o:title=""/>
                            </v:shape>
                            <o:OLEObject Type="Embed" ProgID="Equation.DSMT4" ShapeID="_x0000_i1329" DrawAspect="Content" ObjectID="_1685998261" r:id="rId722"/>
                          </w:object>
                        </w:r>
                      </w:p>
                      <w:p w14:paraId="10E8620A" w14:textId="77777777" w:rsidR="008118AB" w:rsidRPr="008E6D4A" w:rsidRDefault="008118AB" w:rsidP="004E63D1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Bước 3 : Tính f(-x) , so sánh với f(x) . Có 3 khả năng:</w:t>
                        </w:r>
                      </w:p>
                      <w:p w14:paraId="3E05DBDF" w14:textId="77777777" w:rsidR="008118AB" w:rsidRDefault="008118AB" w:rsidP="004E63D1">
                        <w:p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         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position w:val="-48"/>
                            <w:szCs w:val="24"/>
                          </w:rPr>
                          <w:object w:dxaOrig="5385" w:dyaOrig="1065" w14:anchorId="1F3DF65F">
                            <v:shape id="_x0000_i1330" type="#_x0000_t75" style="width:269.3pt;height:52.35pt" o:ole="">
                              <v:imagedata r:id="rId716" o:title=""/>
                            </v:shape>
                            <o:OLEObject Type="Embed" ProgID="Equation.DSMT4" ShapeID="_x0000_i1330" DrawAspect="Content" ObjectID="_1685998262" r:id="rId723"/>
                          </w:object>
                        </w:r>
                      </w:p>
                      <w:p w14:paraId="5D359295" w14:textId="296BF3CE" w:rsidR="008118AB" w:rsidRPr="004E63D1" w:rsidRDefault="008118AB" w:rsidP="004E63D1">
                        <w:p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sym w:font="Wingdings 2" w:char="F0B3"/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>.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 xml:space="preserve"> 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  <w:t>Chú ý: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Cs w:val="24"/>
                          </w:rPr>
                          <w:t xml:space="preserve"> </w:t>
                        </w:r>
                        <w:r w:rsidRPr="008E6D4A">
                          <w:rPr>
                            <w:rFonts w:ascii="Chu Van An" w:eastAsia="Calibri" w:hAnsi="Chu Van An" w:cs="Chu Van An"/>
                            <w:kern w:val="24"/>
                            <w:szCs w:val="24"/>
                          </w:rPr>
                          <w:t>Hàm y=sinx, y=tanx, y=cotx là hàm số lẻ. y=cosxlà hàm chẵn</w:t>
                        </w:r>
                      </w:p>
                    </w:txbxContent>
                  </v:textbox>
                </v:shape>
                <v:group id="Group 77" o:spid="_x0000_s1149" style="position:absolute;left:1508;width:44557;height:5715" coordorigin="1508" coordsize="4455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50" style="position:absolute;left:1508;width:44559;height:4857" coordorigin="1508" coordsize="445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51" style="position:absolute;left:1841;width:44226;height:4857" coordorigin="1841" coordsize="442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52" style="position:absolute;left:1841;top:380;width:44226;height:4476;visibility:visible;mso-wrap-style:square;v-text-anchor:middle" coordsize="442263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" path="m,l4198860,r223777,223777l4422637,447554,,447554,,xe" fillcolor="#efddf6 [663]" stroked="f" strokeweight="1.25pt">
                        <v:fill r:id="rId243" o:title="" color2="#fffff7" type="pattern"/>
                        <v:path arrowok="t" o:connecttype="custom" o:connectlocs="0,0;4198860,0;4422637,223777;4422637,447554;0,447554;0,0" o:connectangles="0,0,0,0,0,0"/>
                      </v:shape>
                      <v:group id="Group 81" o:spid="_x0000_s1153" style="position:absolute;left:15021;width:29235;height:4857" coordorigin="15021" coordsize="2923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54" style="position:absolute;left:16117;top:1043;width:28139;height:3696" coordorigin="16117,1043" coordsize="2813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55" type="#_x0000_t55" style="position:absolute;left:17615;top:1051;width:26641;height:3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" adj="2103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F836303" w14:textId="77777777" w:rsidR="008118AB" w:rsidRPr="00860D7E" w:rsidRDefault="008118AB" w:rsidP="00860D7E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860D7E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Tính chẵn, lẻ</w:t>
                                  </w:r>
                                </w:p>
                                <w:p w14:paraId="5CA012D0" w14:textId="62F5EC9E" w:rsidR="008118AB" w:rsidRPr="00860D7E" w:rsidRDefault="008118AB" w:rsidP="00EC5D1C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58882BD0" w14:textId="77777777" w:rsidR="008118AB" w:rsidRDefault="008118AB" w:rsidP="00EC5D1C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63" style="position:absolute;left:3270;top:381;width:14736;height:5334" coordorigin="3270,381" coordsize="14735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1;width:14079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23278D97" w14:textId="77741ECD" w:rsidR="008118AB" w:rsidRDefault="008118AB" w:rsidP="00EC5D1C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2D7501C6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EF5BB18" w14:textId="77777777" w:rsidR="004E63D1" w:rsidRPr="006261B9" w:rsidRDefault="004E63D1" w:rsidP="006261B9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 xml:space="preserve">Câu 1: </w:t>
      </w:r>
      <w:r w:rsidRPr="006261B9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>Xét tính chẵn, lẻ của hàm số</w:t>
      </w:r>
    </w:p>
    <w:p w14:paraId="34177D22" w14:textId="77777777" w:rsidR="004E63D1" w:rsidRPr="006261B9" w:rsidRDefault="004E63D1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520" w:dyaOrig="680" w14:anchorId="049DB911">
          <v:shape id="_x0000_i1331" type="#_x0000_t75" style="width:127.15pt;height:34.6pt" o:ole="">
            <v:imagedata r:id="rId724" o:title=""/>
          </v:shape>
          <o:OLEObject Type="Embed" ProgID="Equation.DSMT4" ShapeID="_x0000_i1331" DrawAspect="Content" ObjectID="_1685997928" r:id="rId725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sz w:val="24"/>
          <w:szCs w:val="24"/>
        </w:rPr>
        <w:tab/>
        <w:t xml:space="preserve">b.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2320" w:dyaOrig="400" w14:anchorId="31D164EB">
          <v:shape id="_x0000_i1332" type="#_x0000_t75" style="width:115.95pt;height:20.55pt" o:ole="">
            <v:imagedata r:id="rId726" o:title=""/>
          </v:shape>
          <o:OLEObject Type="Embed" ProgID="Equation.DSMT4" ShapeID="_x0000_i1332" DrawAspect="Content" ObjectID="_1685997929" r:id="rId727"/>
        </w:object>
      </w:r>
    </w:p>
    <w:p w14:paraId="04284D1C" w14:textId="77777777" w:rsidR="004E63D1" w:rsidRPr="006261B9" w:rsidRDefault="004E63D1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922D0CA" w14:textId="77777777" w:rsidR="004E63D1" w:rsidRPr="006261B9" w:rsidRDefault="004E63D1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a. Tập xác định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680" w:dyaOrig="260" w14:anchorId="4919577F">
          <v:shape id="_x0000_i1333" type="#_x0000_t75" style="width:34.6pt;height:13.1pt" o:ole="">
            <v:imagedata r:id="rId728" o:title=""/>
          </v:shape>
          <o:OLEObject Type="Embed" ProgID="Equation.DSMT4" ShapeID="_x0000_i1333" DrawAspect="Content" ObjectID="_1685997930" r:id="rId72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là một tập đối xứng. Do đó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6C3E91F4">
          <v:shape id="_x0000_i1334" type="#_x0000_t75" style="width:37.4pt;height:13.1pt" o:ole="">
            <v:imagedata r:id="rId730" o:title=""/>
          </v:shape>
          <o:OLEObject Type="Embed" ProgID="Equation.DSMT4" ShapeID="_x0000_i1334" DrawAspect="Content" ObjectID="_1685997931" r:id="rId73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37723048">
          <v:shape id="_x0000_i1335" type="#_x0000_t75" style="width:37.4pt;height:13.1pt" o:ole="">
            <v:imagedata r:id="rId732" o:title=""/>
          </v:shape>
          <o:OLEObject Type="Embed" ProgID="Equation.DSMT4" ShapeID="_x0000_i1335" DrawAspect="Content" ObjectID="_1685997932" r:id="rId73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7B08FE6" w14:textId="77777777" w:rsidR="004E63D1" w:rsidRPr="006261B9" w:rsidRDefault="004E63D1" w:rsidP="006261B9">
      <w:pPr>
        <w:pStyle w:val="ListParagraph"/>
        <w:numPr>
          <w:ilvl w:val="0"/>
          <w:numId w:val="31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28"/>
          <w:sz w:val="24"/>
          <w:szCs w:val="24"/>
          <w:lang w:val="fr-FR"/>
        </w:rPr>
        <w:object w:dxaOrig="6360" w:dyaOrig="680" w14:anchorId="32B310B3">
          <v:shape id="_x0000_i1336" type="#_x0000_t75" style="width:317.9pt;height:34.6pt" o:ole="">
            <v:imagedata r:id="rId734" o:title=""/>
          </v:shape>
          <o:OLEObject Type="Embed" ProgID="Equation.DSMT4" ShapeID="_x0000_i1336" DrawAspect="Content" ObjectID="_1685997933" r:id="rId73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B8D656F" w14:textId="77777777" w:rsidR="004E63D1" w:rsidRPr="006261B9" w:rsidRDefault="004E63D1" w:rsidP="006261B9">
      <w:pPr>
        <w:pStyle w:val="ListParagraph"/>
        <w:numPr>
          <w:ilvl w:val="0"/>
          <w:numId w:val="31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3460" w:dyaOrig="400" w14:anchorId="1A947500">
          <v:shape id="_x0000_i1337" type="#_x0000_t75" style="width:172.05pt;height:20.55pt" o:ole="">
            <v:imagedata r:id="rId736" o:title=""/>
          </v:shape>
          <o:OLEObject Type="Embed" ProgID="Equation.DSMT4" ShapeID="_x0000_i1337" DrawAspect="Content" ObjectID="_1685997934" r:id="rId73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A794F54" w14:textId="77777777" w:rsidR="004E63D1" w:rsidRPr="006261B9" w:rsidRDefault="004E63D1" w:rsidP="006261B9">
      <w:pPr>
        <w:pStyle w:val="ListParagraph"/>
        <w:numPr>
          <w:ilvl w:val="0"/>
          <w:numId w:val="31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80" w:dyaOrig="400" w14:anchorId="4C594FE6">
          <v:shape id="_x0000_i1338" type="#_x0000_t75" style="width:28.05pt;height:20.55pt" o:ole="">
            <v:imagedata r:id="rId738" o:title=""/>
          </v:shape>
          <o:OLEObject Type="Embed" ProgID="Equation.DSMT4" ShapeID="_x0000_i1338" DrawAspect="Content" ObjectID="_1685997935" r:id="rId73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1AE53B09" w14:textId="77777777" w:rsidR="004E63D1" w:rsidRPr="006261B9" w:rsidRDefault="004E63D1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b. Hàm số có nghĩa </w:t>
      </w:r>
      <w:r w:rsidRPr="006261B9">
        <w:rPr>
          <w:rFonts w:ascii="Chu Van An" w:hAnsi="Chu Van An" w:cs="Chu Van An"/>
          <w:position w:val="-44"/>
          <w:sz w:val="24"/>
          <w:szCs w:val="24"/>
        </w:rPr>
        <w:object w:dxaOrig="2880" w:dyaOrig="999" w14:anchorId="195B0EA9">
          <v:shape id="_x0000_i1339" type="#_x0000_t75" style="width:2in;height:50.5pt" o:ole="">
            <v:imagedata r:id="rId740" o:title=""/>
          </v:shape>
          <o:OLEObject Type="Embed" ProgID="Equation.DSMT4" ShapeID="_x0000_i1339" DrawAspect="Content" ObjectID="_1685997936" r:id="rId741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(với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760" w:dyaOrig="320" w14:anchorId="554E36A5">
          <v:shape id="_x0000_i1340" type="#_x0000_t75" style="width:37.4pt;height:15.9pt" o:ole="">
            <v:imagedata r:id="rId742" o:title=""/>
          </v:shape>
          <o:OLEObject Type="Embed" ProgID="Equation.DSMT4" ShapeID="_x0000_i1340" DrawAspect="Content" ObjectID="_1685997937" r:id="rId743"/>
        </w:object>
      </w:r>
      <w:r w:rsidRPr="006261B9">
        <w:rPr>
          <w:rFonts w:ascii="Chu Van An" w:hAnsi="Chu Van An" w:cs="Chu Van An"/>
          <w:sz w:val="24"/>
          <w:szCs w:val="24"/>
        </w:rPr>
        <w:t>).</w:t>
      </w:r>
    </w:p>
    <w:p w14:paraId="671682F0" w14:textId="77777777" w:rsidR="004E63D1" w:rsidRPr="006261B9" w:rsidRDefault="004E63D1" w:rsidP="006261B9">
      <w:pPr>
        <w:pStyle w:val="ListParagraph"/>
        <w:numPr>
          <w:ilvl w:val="0"/>
          <w:numId w:val="32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Tập xác định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820" w:dyaOrig="680" w14:anchorId="34933C32">
          <v:shape id="_x0000_i1341" type="#_x0000_t75" style="width:141.2pt;height:34.6pt" o:ole="">
            <v:imagedata r:id="rId744" o:title=""/>
          </v:shape>
          <o:OLEObject Type="Embed" ProgID="Equation.DSMT4" ShapeID="_x0000_i1341" DrawAspect="Content" ObjectID="_1685997938" r:id="rId745"/>
        </w:object>
      </w:r>
      <w:r w:rsidRPr="006261B9">
        <w:rPr>
          <w:rFonts w:ascii="Chu Van An" w:hAnsi="Chu Van An" w:cs="Chu Van An"/>
          <w:sz w:val="24"/>
          <w:szCs w:val="24"/>
        </w:rPr>
        <w:t xml:space="preserve">, là một tập đối xứng.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0F79255B">
          <v:shape id="_x0000_i1342" type="#_x0000_t75" style="width:37.4pt;height:13.1pt" o:ole="">
            <v:imagedata r:id="rId746" o:title=""/>
          </v:shape>
          <o:OLEObject Type="Embed" ProgID="Equation.DSMT4" ShapeID="_x0000_i1342" DrawAspect="Content" ObjectID="_1685997939" r:id="rId74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359AC9B5">
          <v:shape id="_x0000_i1343" type="#_x0000_t75" style="width:37.4pt;height:13.1pt" o:ole="">
            <v:imagedata r:id="rId748" o:title=""/>
          </v:shape>
          <o:OLEObject Type="Embed" ProgID="Equation.DSMT4" ShapeID="_x0000_i1343" DrawAspect="Content" ObjectID="_1685997940" r:id="rId749"/>
        </w:object>
      </w:r>
    </w:p>
    <w:p w14:paraId="65AA13A4" w14:textId="77777777" w:rsidR="004E63D1" w:rsidRPr="006261B9" w:rsidRDefault="004E63D1" w:rsidP="006261B9">
      <w:pPr>
        <w:pStyle w:val="ListParagraph"/>
        <w:numPr>
          <w:ilvl w:val="0"/>
          <w:numId w:val="32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6860" w:dyaOrig="400" w14:anchorId="0E3900B2">
          <v:shape id="_x0000_i1344" type="#_x0000_t75" style="width:342.25pt;height:20.55pt" o:ole="">
            <v:imagedata r:id="rId750" o:title=""/>
          </v:shape>
          <o:OLEObject Type="Embed" ProgID="Equation.DSMT4" ShapeID="_x0000_i1344" DrawAspect="Content" ObjectID="_1685997941" r:id="rId75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8C06E58" w14:textId="77777777" w:rsidR="004E63D1" w:rsidRPr="006261B9" w:rsidRDefault="004E63D1" w:rsidP="006261B9">
      <w:pPr>
        <w:pStyle w:val="ListParagraph"/>
        <w:numPr>
          <w:ilvl w:val="0"/>
          <w:numId w:val="32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80" w:dyaOrig="400" w14:anchorId="3BDC5B45">
          <v:shape id="_x0000_i1345" type="#_x0000_t75" style="width:28.05pt;height:20.55pt" o:ole="">
            <v:imagedata r:id="rId752" o:title=""/>
          </v:shape>
          <o:OLEObject Type="Embed" ProgID="Equation.DSMT4" ShapeID="_x0000_i1345" DrawAspect="Content" ObjectID="_1685997942" r:id="rId75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hàm số lẻ.</w:t>
      </w:r>
    </w:p>
    <w:p w14:paraId="1955F1CD" w14:textId="77777777" w:rsidR="004E63D1" w:rsidRPr="006261B9" w:rsidRDefault="004E63D1" w:rsidP="00B701E3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 xml:space="preserve">Câu 2: </w:t>
      </w:r>
      <w:r w:rsidRPr="006261B9">
        <w:rPr>
          <w:rFonts w:ascii="Chu Van An" w:hAnsi="Chu Van An" w:cs="Chu Van An"/>
          <w:sz w:val="24"/>
          <w:szCs w:val="24"/>
        </w:rPr>
        <w:t xml:space="preserve">Xét tính chẵn lẻ của 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760" w:dyaOrig="360" w14:anchorId="0FA63F29">
          <v:shape id="_x0000_i1346" type="#_x0000_t75" style="width:87.9pt;height:17.75pt" o:ole="">
            <v:imagedata r:id="rId754" o:title=""/>
          </v:shape>
          <o:OLEObject Type="Embed" ProgID="Equation.DSMT4" ShapeID="_x0000_i1346" DrawAspect="Content" ObjectID="_1685997943" r:id="rId755"/>
        </w:object>
      </w:r>
    </w:p>
    <w:p w14:paraId="1129F20F" w14:textId="77777777" w:rsidR="004E63D1" w:rsidRPr="006261B9" w:rsidRDefault="004E63D1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1137DFDA" w14:textId="77777777" w:rsidR="004E63D1" w:rsidRPr="006261B9" w:rsidRDefault="004E63D1" w:rsidP="006261B9">
      <w:pPr>
        <w:pStyle w:val="ListParagraph"/>
        <w:numPr>
          <w:ilvl w:val="0"/>
          <w:numId w:val="33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Hàm số có nghĩa khi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1040" w:dyaOrig="279" w14:anchorId="77D1BA3E">
          <v:shape id="_x0000_i1347" type="#_x0000_t75" style="width:51.45pt;height:13.1pt" o:ole="">
            <v:imagedata r:id="rId756" o:title=""/>
          </v:shape>
          <o:OLEObject Type="Embed" ProgID="Equation.DSMT4" ShapeID="_x0000_i1347" DrawAspect="Content" ObjectID="_1685997944" r:id="rId757"/>
        </w:objec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1560" w:dyaOrig="620" w14:anchorId="43E2DF20">
          <v:shape id="_x0000_i1348" type="#_x0000_t75" style="width:77.6pt;height:30.85pt" o:ole="">
            <v:imagedata r:id="rId758" o:title=""/>
          </v:shape>
          <o:OLEObject Type="Embed" ProgID="Equation.DSMT4" ShapeID="_x0000_i1348" DrawAspect="Content" ObjectID="_1685997945" r:id="rId75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2100" w:dyaOrig="620" w14:anchorId="7196992D">
          <v:shape id="_x0000_i1349" type="#_x0000_t75" style="width:104.75pt;height:30.85pt" o:ole="">
            <v:imagedata r:id="rId760" o:title=""/>
          </v:shape>
          <o:OLEObject Type="Embed" ProgID="Equation.DSMT4" ShapeID="_x0000_i1349" DrawAspect="Content" ObjectID="_1685997946" r:id="rId76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935CBA" w14:textId="77777777" w:rsidR="004E63D1" w:rsidRPr="006261B9" w:rsidRDefault="004E63D1" w:rsidP="006261B9">
      <w:pPr>
        <w:pStyle w:val="ListParagraph"/>
        <w:numPr>
          <w:ilvl w:val="0"/>
          <w:numId w:val="33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Tập xác định </w:t>
      </w:r>
      <w:r w:rsidRPr="006261B9">
        <w:rPr>
          <w:rFonts w:ascii="Chu Van An" w:hAnsi="Chu Van An" w:cs="Chu Van An"/>
          <w:position w:val="-28"/>
          <w:sz w:val="24"/>
          <w:szCs w:val="24"/>
          <w:lang w:val="fr-FR"/>
        </w:rPr>
        <w:object w:dxaOrig="2439" w:dyaOrig="680" w14:anchorId="397F4949">
          <v:shape id="_x0000_i1350" type="#_x0000_t75" style="width:122.5pt;height:34.6pt" o:ole="">
            <v:imagedata r:id="rId762" o:title=""/>
          </v:shape>
          <o:OLEObject Type="Embed" ProgID="Equation.DSMT4" ShapeID="_x0000_i1350" DrawAspect="Content" ObjectID="_1685997947" r:id="rId76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là một tập đối xứng. Do đó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632B4BC3">
          <v:shape id="_x0000_i1351" type="#_x0000_t75" style="width:37.4pt;height:13.1pt" o:ole="">
            <v:imagedata r:id="rId764" o:title=""/>
          </v:shape>
          <o:OLEObject Type="Embed" ProgID="Equation.DSMT4" ShapeID="_x0000_i1351" DrawAspect="Content" ObjectID="_1685997948" r:id="rId76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0F06544E">
          <v:shape id="_x0000_i1352" type="#_x0000_t75" style="width:37.4pt;height:13.1pt" o:ole="">
            <v:imagedata r:id="rId766" o:title=""/>
          </v:shape>
          <o:OLEObject Type="Embed" ProgID="Equation.DSMT4" ShapeID="_x0000_i1352" DrawAspect="Content" ObjectID="_1685997949" r:id="rId76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B591DB1" w14:textId="77777777" w:rsidR="004E63D1" w:rsidRPr="006261B9" w:rsidRDefault="004E63D1" w:rsidP="006261B9">
      <w:pPr>
        <w:pStyle w:val="ListParagraph"/>
        <w:numPr>
          <w:ilvl w:val="0"/>
          <w:numId w:val="33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100" w:dyaOrig="400" w14:anchorId="00DCED5C">
          <v:shape id="_x0000_i1353" type="#_x0000_t75" style="width:256.2pt;height:20.55pt" o:ole="">
            <v:imagedata r:id="rId768" o:title=""/>
          </v:shape>
          <o:OLEObject Type="Embed" ProgID="Equation.DSMT4" ShapeID="_x0000_i1353" DrawAspect="Content" ObjectID="_1685997950" r:id="rId76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4D4EC24" w14:textId="77777777" w:rsidR="004E63D1" w:rsidRPr="006261B9" w:rsidRDefault="004E63D1" w:rsidP="006261B9">
      <w:pPr>
        <w:pStyle w:val="ListParagraph"/>
        <w:numPr>
          <w:ilvl w:val="0"/>
          <w:numId w:val="33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80" w:dyaOrig="400" w14:anchorId="368A9EAA">
          <v:shape id="_x0000_i1354" type="#_x0000_t75" style="width:28.05pt;height:20.55pt" o:ole="">
            <v:imagedata r:id="rId770" o:title=""/>
          </v:shape>
          <o:OLEObject Type="Embed" ProgID="Equation.DSMT4" ShapeID="_x0000_i1354" DrawAspect="Content" ObjectID="_1685997951" r:id="rId77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1A3F52F6" w14:textId="44BC1ECB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77" w:type="dxa"/>
        <w:tblInd w:w="-5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151"/>
      </w:tblGrid>
      <w:tr w:rsidR="00B701E3" w14:paraId="3D9813E6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2241E9" w14:textId="77777777" w:rsidR="00B701E3" w:rsidRDefault="00B701E3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 w:eastAsia="vi-VN"/>
              </w:rPr>
            </w:pPr>
            <w:bookmarkStart w:id="111" w:name="_Hlk7501991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Câu 1: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260" w:dyaOrig="360" w14:anchorId="4A80EAB8">
                <v:shape id="_x0000_i1355" type="#_x0000_t75" style="width:62.65pt;height:17.75pt" o:ole="">
                  <v:imagedata r:id="rId772" o:title=""/>
                </v:shape>
                <o:OLEObject Type="Embed" ProgID="Equation.DSMT4" ShapeID="_x0000_i1355" DrawAspect="Content" ObjectID="_1685997952" r:id="rId773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là</w:t>
            </w:r>
          </w:p>
          <w:p w14:paraId="7947837F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chẵn.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lẻ.</w:t>
            </w:r>
          </w:p>
          <w:p w14:paraId="478CA914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chẵn không lẻ.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</w:p>
          <w:p w14:paraId="7A3F4D89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không tuần hoàn.</w:t>
            </w:r>
          </w:p>
          <w:p w14:paraId="698E88D6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24748D" w14:textId="77777777" w:rsidR="00B701E3" w:rsidRDefault="00B701E3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B701E3" w14:paraId="136A0D9D" w14:textId="77777777" w:rsidTr="00B701E3">
        <w:trPr>
          <w:trHeight w:val="399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402DC2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FI"/>
              </w:rPr>
              <w:t>Câu 2: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Khẳng định nào dưới đây 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sv-FI"/>
              </w:rPr>
              <w:t>sai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>?</w:t>
            </w:r>
          </w:p>
          <w:p w14:paraId="4F281EBA" w14:textId="77777777" w:rsidR="00B701E3" w:rsidRDefault="00B701E3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270" w14:anchorId="4EB97E31">
                <v:shape id="_x0000_i1356" type="#_x0000_t75" style="width:45.8pt;height:13.1pt" o:ole="">
                  <v:imagedata r:id="rId774" o:title=""/>
                </v:shape>
                <o:OLEObject Type="Embed" ProgID="Equation.DSMT4" ShapeID="_x0000_i1356" DrawAspect="Content" ObjectID="_1685997953" r:id="rId775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 là hàm số lẻ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>.</w:t>
            </w:r>
          </w:p>
          <w:p w14:paraId="512FA8B3" w14:textId="77777777" w:rsidR="00B701E3" w:rsidRDefault="00B701E3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FI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sv-FI"/>
              </w:rPr>
              <w:t>Ⓑ.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30" w14:anchorId="3D2B067A">
                <v:shape id="_x0000_i1357" type="#_x0000_t75" style="width:51.45pt;height:16.85pt" o:ole="">
                  <v:imagedata r:id="rId776" o:title=""/>
                </v:shape>
                <o:OLEObject Type="Embed" ProgID="Equation.DSMT4" ShapeID="_x0000_i1357" DrawAspect="Content" ObjectID="_1685997954" r:id="rId777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và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00" w:dyaOrig="300" w14:anchorId="36A446A5">
                <v:shape id="_x0000_i1358" type="#_x0000_t75" style="width:44.9pt;height:14.95pt" o:ole="">
                  <v:imagedata r:id="rId778" o:title=""/>
                </v:shape>
                <o:OLEObject Type="Embed" ProgID="Equation.DSMT4" ShapeID="_x0000_i1358" DrawAspect="Content" ObjectID="_1685997955" r:id="rId779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là các hàm số lẻ.</w:t>
            </w:r>
          </w:p>
          <w:p w14:paraId="2C67C0C8" w14:textId="77777777" w:rsidR="00B701E3" w:rsidRDefault="00B701E3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300" w14:anchorId="5736F6FD">
                <v:shape id="_x0000_i1359" type="#_x0000_t75" style="width:45.8pt;height:14.95pt" o:ole="">
                  <v:imagedata r:id="rId780" o:title=""/>
                </v:shape>
                <o:OLEObject Type="Embed" ProgID="Equation.DSMT4" ShapeID="_x0000_i1359" DrawAspect="Content" ObjectID="_1685997956" r:id="rId781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là hàm số lẻ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>.</w:t>
            </w:r>
          </w:p>
          <w:p w14:paraId="235B85C2" w14:textId="3B606BA4" w:rsidR="00B701E3" w:rsidRDefault="00B701E3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00" w:dyaOrig="330" w14:anchorId="72AE39F3">
                <v:shape id="_x0000_i1360" type="#_x0000_t75" style="width:44.9pt;height:16.85pt" o:ole="">
                  <v:imagedata r:id="rId782" o:title=""/>
                </v:shape>
                <o:OLEObject Type="Embed" ProgID="Equation.DSMT4" ShapeID="_x0000_i1360" DrawAspect="Content" ObjectID="_1685997957" r:id="rId783"/>
              </w:object>
            </w:r>
            <w:r>
              <w:rPr>
                <w:rFonts w:eastAsiaTheme="minorEastAsia"/>
              </w:rPr>
              <w:fldChar w:fldCharType="begin"/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instrText xml:space="preserve"> QUOTE </w:instrText>
            </w:r>
            <w:r>
              <w:rPr>
                <w:rFonts w:eastAsiaTheme="minorEastAsia"/>
              </w:rPr>
              <w:fldChar w:fldCharType="begin"/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instrText xml:space="preserve"> QUOTE </w:instrText>
            </w:r>
            <w:r>
              <w:rPr>
                <w:rFonts w:ascii="Chu Van 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drawing>
                <wp:inline distT="0" distB="0" distL="0" distR="0" wp14:anchorId="20F20AA7" wp14:editId="1203EB23">
                  <wp:extent cx="572770" cy="182880"/>
                  <wp:effectExtent l="0" t="0" r="0" b="762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Theme="minorEastAsia"/>
              </w:rPr>
              <w:fldChar w:fldCharType="separate"/>
            </w:r>
            <w:r>
              <w:rPr>
                <w:rFonts w:ascii="Chu Van 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drawing>
                <wp:inline distT="0" distB="0" distL="0" distR="0" wp14:anchorId="008F6763" wp14:editId="22999E03">
                  <wp:extent cx="572770" cy="182880"/>
                  <wp:effectExtent l="0" t="0" r="0" b="762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7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Theme="minorHAnsi"/>
              </w:rPr>
              <w:fldChar w:fldCharType="end"/>
            </w:r>
            <w:r>
              <w:rPr>
                <w:rFonts w:eastAsiaTheme="minorEastAsia"/>
              </w:rPr>
              <w:fldChar w:fldCharType="end"/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là hàm số lẻ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sv-FI"/>
              </w:rPr>
              <w:t>.</w:t>
            </w:r>
          </w:p>
          <w:p w14:paraId="092739CC" w14:textId="77777777" w:rsidR="00B701E3" w:rsidRDefault="00B701E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E1042D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728F7BDD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98FCA6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3: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số lẻ?</w:t>
            </w:r>
          </w:p>
          <w:p w14:paraId="16216A7D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230" w:dyaOrig="330" w14:anchorId="187DF5B8">
                <v:shape id="_x0000_i1361" type="#_x0000_t75" style="width:62.65pt;height:16.85pt" o:ole="">
                  <v:imagedata r:id="rId785" o:title=""/>
                </v:shape>
                <o:OLEObject Type="Embed" ProgID="Equation.DSMT4" ShapeID="_x0000_i1361" DrawAspect="Content" ObjectID="_1685997958" r:id="rId78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185" w:dyaOrig="330" w14:anchorId="33484287">
                <v:shape id="_x0000_i1362" type="#_x0000_t75" style="width:58.9pt;height:16.85pt" o:ole="">
                  <v:imagedata r:id="rId787" o:title=""/>
                </v:shape>
                <o:OLEObject Type="Embed" ProgID="Equation.DSMT4" ShapeID="_x0000_i1362" DrawAspect="Content" ObjectID="_1685997959" r:id="rId78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1AFEEC65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650" w:dyaOrig="360" w14:anchorId="762CFA3C">
                <v:shape id="_x0000_i1363" type="#_x0000_t75" style="width:82.3pt;height:17.75pt" o:ole="">
                  <v:imagedata r:id="rId789" o:title=""/>
                </v:shape>
                <o:OLEObject Type="Embed" ProgID="Equation.DSMT4" ShapeID="_x0000_i1363" DrawAspect="Content" ObjectID="_1685997960" r:id="rId79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560" w:dyaOrig="330" w14:anchorId="3688D967">
                <v:shape id="_x0000_i1364" type="#_x0000_t75" style="width:77.6pt;height:16.85pt" o:ole="">
                  <v:imagedata r:id="rId791" o:title=""/>
                </v:shape>
                <o:OLEObject Type="Embed" ProgID="Equation.DSMT4" ShapeID="_x0000_i1364" DrawAspect="Content" ObjectID="_1685997961" r:id="rId79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40BF8DE6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B374AB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464B7A24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8FD2E3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chẵn.</w:t>
            </w:r>
          </w:p>
          <w:p w14:paraId="7999FCD8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635" w:dyaOrig="315" w14:anchorId="3B09218E">
                <v:shape id="_x0000_i1365" type="#_x0000_t75" style="width:81.35pt;height:15.9pt" o:ole="">
                  <v:imagedata r:id="rId793" o:title=""/>
                </v:shape>
                <o:OLEObject Type="Embed" ProgID="Equation.DSMT4" ShapeID="_x0000_i1365" DrawAspect="Content" ObjectID="_1685997962" r:id="rId79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945" w:dyaOrig="615" w14:anchorId="685915F5">
                <v:shape id="_x0000_i1366" type="#_x0000_t75" style="width:47.7pt;height:30.85pt" o:ole="">
                  <v:imagedata r:id="rId795" o:title=""/>
                </v:shape>
                <o:OLEObject Type="Embed" ProgID="Equation.DSMT4" ShapeID="_x0000_i1366" DrawAspect="Content" ObjectID="_1685997963" r:id="rId79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2385D505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95" w:dyaOrig="255" w14:anchorId="3CAC3BE2">
                <v:shape id="_x0000_i1367" type="#_x0000_t75" style="width:55.15pt;height:13.1pt" o:ole="">
                  <v:imagedata r:id="rId797" o:title=""/>
                </v:shape>
                <o:OLEObject Type="Embed" ProgID="Equation.DSMT4" ShapeID="_x0000_i1367" DrawAspect="Content" ObjectID="_1685997964" r:id="rId79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20" w:dyaOrig="315" w14:anchorId="36822BD0">
                <v:shape id="_x0000_i1368" type="#_x0000_t75" style="width:51.45pt;height:15.9pt" o:ole="">
                  <v:imagedata r:id="rId799" o:title=""/>
                </v:shape>
                <o:OLEObject Type="Embed" ProgID="Equation.DSMT4" ShapeID="_x0000_i1368" DrawAspect="Content" ObjectID="_1685997965" r:id="rId80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049DFAE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16FF44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21D400DD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9997E2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5: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Hãy chỉ ra hàm số nào là hàm số lẻ:</w:t>
            </w:r>
          </w:p>
          <w:p w14:paraId="1764AD05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080" w:dyaOrig="375" w14:anchorId="3AD794D1">
                <v:shape id="_x0000_i1369" type="#_x0000_t75" style="width:55.15pt;height:18.7pt" o:ole="">
                  <v:imagedata r:id="rId801" o:title=""/>
                </v:shape>
                <o:OLEObject Type="Embed" ProgID="Equation.DSMT4" ShapeID="_x0000_i1369" DrawAspect="Content" ObjectID="_1685997966" r:id="rId80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vi-VN" w:eastAsia="vi-VN"/>
              </w:rPr>
              <w:object w:dxaOrig="1020" w:dyaOrig="360" w14:anchorId="7B74EFFC">
                <v:shape id="_x0000_i1370" type="#_x0000_t75" style="width:51.45pt;height:17.75pt" o:ole="">
                  <v:imagedata r:id="rId803" o:title=""/>
                </v:shape>
                <o:OLEObject Type="Embed" ProgID="Equation.DSMT4" ShapeID="_x0000_i1370" DrawAspect="Content" ObjectID="_1685997967" r:id="rId80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0C4E4C38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 w:eastAsia="vi-VN"/>
              </w:rPr>
              <w:object w:dxaOrig="990" w:dyaOrig="630" w14:anchorId="5027A37D">
                <v:shape id="_x0000_i1371" type="#_x0000_t75" style="width:49.55pt;height:31.8pt" o:ole="">
                  <v:imagedata r:id="rId805" o:title=""/>
                </v:shape>
                <o:OLEObject Type="Embed" ProgID="Equation.DSMT4" ShapeID="_x0000_i1371" DrawAspect="Content" ObjectID="_1685997968" r:id="rId80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 w:eastAsia="vi-VN"/>
              </w:rPr>
              <w:object w:dxaOrig="960" w:dyaOrig="630" w14:anchorId="1BB7BF84">
                <v:shape id="_x0000_i1372" type="#_x0000_t75" style="width:47.7pt;height:31.8pt" o:ole="">
                  <v:imagedata r:id="rId807" o:title=""/>
                </v:shape>
                <o:OLEObject Type="Embed" ProgID="Equation.DSMT4" ShapeID="_x0000_i1372" DrawAspect="Content" ObjectID="_1685997969" r:id="rId80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32CECB0C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25068DF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3C4350D2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31ED8F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6: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số chẵn?</w:t>
            </w:r>
          </w:p>
          <w:p w14:paraId="5F736788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200" w:dyaOrig="300" w14:anchorId="733ADAE8">
                <v:shape id="_x0000_i1373" type="#_x0000_t75" style="width:59.85pt;height:14.95pt" o:ole="">
                  <v:imagedata r:id="rId809" o:title=""/>
                </v:shape>
                <o:OLEObject Type="Embed" ProgID="Equation.DSMT4" ShapeID="_x0000_i1373" DrawAspect="Content" ObjectID="_1685997970" r:id="rId81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85" w:dyaOrig="300" w14:anchorId="33ECD9B6">
                <v:shape id="_x0000_i1374" type="#_x0000_t75" style="width:58.9pt;height:14.95pt" o:ole="">
                  <v:imagedata r:id="rId811" o:title=""/>
                </v:shape>
                <o:OLEObject Type="Embed" ProgID="Equation.DSMT4" ShapeID="_x0000_i1374" DrawAspect="Content" ObjectID="_1685997971" r:id="rId81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6957AB6A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365" w:dyaOrig="405" w14:anchorId="2068F675">
                <v:shape id="_x0000_i1375" type="#_x0000_t75" style="width:68.25pt;height:20.55pt" o:ole="">
                  <v:imagedata r:id="rId813" o:title=""/>
                </v:shape>
                <o:OLEObject Type="Embed" ProgID="Equation.DSMT4" ShapeID="_x0000_i1375" DrawAspect="Content" ObjectID="_1685997972" r:id="rId81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560" w:dyaOrig="300" w14:anchorId="75C3AA16">
                <v:shape id="_x0000_i1376" type="#_x0000_t75" style="width:77.6pt;height:14.95pt" o:ole="">
                  <v:imagedata r:id="rId815" o:title=""/>
                </v:shape>
                <o:OLEObject Type="Embed" ProgID="Equation.DSMT4" ShapeID="_x0000_i1376" DrawAspect="Content" ObjectID="_1685997973" r:id="rId81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6357E7A2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5E21CB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31251643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806D97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7: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số chẵn?</w:t>
            </w:r>
          </w:p>
          <w:p w14:paraId="42F929E0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65" w:dyaOrig="330" w14:anchorId="6E61080C">
                <v:shape id="_x0000_i1377" type="#_x0000_t75" style="width:53.3pt;height:16.85pt" o:ole="">
                  <v:imagedata r:id="rId817" o:title=""/>
                </v:shape>
                <o:OLEObject Type="Embed" ProgID="Equation.DSMT4" ShapeID="_x0000_i1377" DrawAspect="Content" ObjectID="_1685997974" r:id="rId81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95" w:dyaOrig="255" w14:anchorId="1B7EB085">
                <v:shape id="_x0000_i1378" type="#_x0000_t75" style="width:55.15pt;height:13.1pt" o:ole="">
                  <v:imagedata r:id="rId819" o:title=""/>
                </v:shape>
                <o:OLEObject Type="Embed" ProgID="Equation.DSMT4" ShapeID="_x0000_i1378" DrawAspect="Content" ObjectID="_1685997975" r:id="rId82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6BC83F21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55" w:dyaOrig="300" w14:anchorId="6646910A">
                <v:shape id="_x0000_i1379" type="#_x0000_t75" style="width:73.85pt;height:14.95pt" o:ole="">
                  <v:imagedata r:id="rId821" o:title=""/>
                </v:shape>
                <o:OLEObject Type="Embed" ProgID="Equation.DSMT4" ShapeID="_x0000_i1379" DrawAspect="Content" ObjectID="_1685997976" r:id="rId82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930" w:dyaOrig="630" w14:anchorId="3C372BB6">
                <v:shape id="_x0000_i1380" type="#_x0000_t75" style="width:46.75pt;height:31.8pt" o:ole="">
                  <v:imagedata r:id="rId823" o:title=""/>
                </v:shape>
                <o:OLEObject Type="Embed" ProgID="Equation.DSMT4" ShapeID="_x0000_i1380" DrawAspect="Content" ObjectID="_1685997977" r:id="rId82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7C2ABD23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A6D424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701E3" w14:paraId="3DE97557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D3D01E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8: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2205" w:dyaOrig="675" w14:anchorId="2B94C15B">
                <v:shape id="_x0000_i1381" type="#_x0000_t75" style="width:110.35pt;height:33.65pt" o:ole="">
                  <v:imagedata r:id="rId825" o:title=""/>
                </v:shape>
                <o:OLEObject Type="Embed" ProgID="Equation.DSMT4" ShapeID="_x0000_i1381" DrawAspect="Content" ObjectID="_1685997978" r:id="rId82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là</w:t>
            </w:r>
          </w:p>
          <w:p w14:paraId="36E40F8D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lẻ.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tuần hoàn.</w:t>
            </w:r>
          </w:p>
          <w:p w14:paraId="6635696A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chẳn.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chẳn không lẻ.</w:t>
            </w:r>
          </w:p>
          <w:p w14:paraId="2A19F581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EC2237" w14:textId="77777777" w:rsidR="00B701E3" w:rsidRDefault="00B701E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77030D03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4770E2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9: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Xác định tính chẳn lẻ của hàm số: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980" w:dyaOrig="360" w14:anchorId="04CA8A8B">
                <v:shape id="_x0000_i1382" type="#_x0000_t75" style="width:99.1pt;height:17.75pt" o:ole="">
                  <v:imagedata r:id="rId827" o:title=""/>
                </v:shape>
                <o:OLEObject Type="Embed" ProgID="Equation.DSMT4" ShapeID="_x0000_i1382" DrawAspect="Content" ObjectID="_1685997979" r:id="rId828"/>
              </w:object>
            </w:r>
          </w:p>
          <w:p w14:paraId="0FC2659F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lẻ.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tuần hoàn.</w:t>
            </w:r>
          </w:p>
          <w:p w14:paraId="2FC13E3C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chẳn.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chẳn không lẻ.</w:t>
            </w:r>
          </w:p>
          <w:p w14:paraId="237D437D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92D506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62EF5641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  <w:hideMark/>
          </w:tcPr>
          <w:p w14:paraId="4B171105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Cho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380" w:dyaOrig="405" w14:anchorId="693198BC">
                <v:shape id="_x0000_i1383" type="#_x0000_t75" style="width:70.15pt;height:20.55pt" o:ole="">
                  <v:imagedata r:id="rId829" o:title=""/>
                </v:shape>
                <o:OLEObject Type="Embed" ProgID="Equation.DSMT4" ShapeID="_x0000_i1383" DrawAspect="Content" ObjectID="_1685997980" r:id="rId83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350" w:dyaOrig="405" w14:anchorId="2EBD64E0">
                <v:shape id="_x0000_i1384" type="#_x0000_t75" style="width:66.4pt;height:20.55pt" o:ole="">
                  <v:imagedata r:id="rId831" o:title=""/>
                </v:shape>
                <o:OLEObject Type="Embed" ProgID="Equation.DSMT4" ShapeID="_x0000_i1384" DrawAspect="Content" ObjectID="_1685997981" r:id="rId83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 Chọn mệnh đề đúng.</w:t>
            </w:r>
          </w:p>
          <w:p w14:paraId="4EF4BA11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85" w:dyaOrig="405" w14:anchorId="32D3B387">
                <v:shape id="_x0000_i1385" type="#_x0000_t75" style="width:29pt;height:20.55pt" o:ole="">
                  <v:imagedata r:id="rId833" o:title=""/>
                </v:shape>
                <o:OLEObject Type="Embed" ProgID="Equation.DSMT4" ShapeID="_x0000_i1385" DrawAspect="Content" ObjectID="_1685997982" r:id="rId83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chẵn,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55" w:dyaOrig="405" w14:anchorId="7E9B06D3">
                <v:shape id="_x0000_i1386" type="#_x0000_t75" style="width:28.05pt;height:20.55pt" o:ole="">
                  <v:imagedata r:id="rId835" o:title=""/>
                </v:shape>
                <o:OLEObject Type="Embed" ProgID="Equation.DSMT4" ShapeID="_x0000_i1386" DrawAspect="Content" ObjectID="_1685997983" r:id="rId83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lẻ.</w:t>
            </w:r>
          </w:p>
          <w:p w14:paraId="1D93026F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85" w:dyaOrig="405" w14:anchorId="1C61C31E">
                <v:shape id="_x0000_i1387" type="#_x0000_t75" style="width:29pt;height:20.55pt" o:ole="">
                  <v:imagedata r:id="rId837" o:title=""/>
                </v:shape>
                <o:OLEObject Type="Embed" ProgID="Equation.DSMT4" ShapeID="_x0000_i1387" DrawAspect="Content" ObjectID="_1685997984" r:id="rId83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lẻ,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55" w:dyaOrig="405" w14:anchorId="6D87101E">
                <v:shape id="_x0000_i1388" type="#_x0000_t75" style="width:28.05pt;height:20.55pt" o:ole="">
                  <v:imagedata r:id="rId839" o:title=""/>
                </v:shape>
                <o:OLEObject Type="Embed" ProgID="Equation.DSMT4" ShapeID="_x0000_i1388" DrawAspect="Content" ObjectID="_1685997985" r:id="rId84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chẵn.</w:t>
            </w:r>
          </w:p>
          <w:p w14:paraId="2BD11126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85" w:dyaOrig="405" w14:anchorId="71822DE8">
                <v:shape id="_x0000_i1389" type="#_x0000_t75" style="width:29pt;height:20.55pt" o:ole="">
                  <v:imagedata r:id="rId841" o:title=""/>
                </v:shape>
                <o:OLEObject Type="Embed" ProgID="Equation.DSMT4" ShapeID="_x0000_i1389" DrawAspect="Content" ObjectID="_1685997986" r:id="rId84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chẵn,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55" w:dyaOrig="405" w14:anchorId="2A280369">
                <v:shape id="_x0000_i1390" type="#_x0000_t75" style="width:28.05pt;height:20.55pt" o:ole="">
                  <v:imagedata r:id="rId843" o:title=""/>
                </v:shape>
                <o:OLEObject Type="Embed" ProgID="Equation.DSMT4" ShapeID="_x0000_i1390" DrawAspect="Content" ObjectID="_1685997987" r:id="rId84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là hàm số chẵn.</w:t>
            </w:r>
          </w:p>
          <w:p w14:paraId="0E8BBAD2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85" w:dyaOrig="405" w14:anchorId="5C179CCC">
                <v:shape id="_x0000_i1391" type="#_x0000_t75" style="width:29pt;height:20.55pt" o:ole="">
                  <v:imagedata r:id="rId845" o:title=""/>
                </v:shape>
                <o:OLEObject Type="Embed" ProgID="Equation.DSMT4" ShapeID="_x0000_i1391" DrawAspect="Content" ObjectID="_1685997988" r:id="rId84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555" w:dyaOrig="405" w14:anchorId="10E72D28">
                <v:shape id="_x0000_i1392" type="#_x0000_t75" style="width:28.05pt;height:20.55pt" o:ole="">
                  <v:imagedata r:id="rId847" o:title=""/>
                </v:shape>
                <o:OLEObject Type="Embed" ProgID="Equation.DSMT4" ShapeID="_x0000_i1392" DrawAspect="Content" ObjectID="_1685997989" r:id="rId84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 đều là hàm số lẻ.</w:t>
            </w: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8ABFDD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65F638AD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CCD4B5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Xét hai mệnh đề:</w:t>
            </w:r>
          </w:p>
          <w:p w14:paraId="5708D61B" w14:textId="77777777" w:rsidR="00B701E3" w:rsidRDefault="00B701E3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2250" w:dyaOrig="330" w14:anchorId="0FBC125A">
                <v:shape id="_x0000_i1393" type="#_x0000_t75" style="width:112.2pt;height:16.85pt" o:ole="">
                  <v:imagedata r:id="rId849" o:title=""/>
                </v:shape>
                <o:OLEObject Type="Embed" ProgID="Equation.DSMT4" ShapeID="_x0000_i1393" DrawAspect="Content" ObjectID="_1685997990" r:id="rId85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là hàm số lẻ</w:t>
            </w:r>
          </w:p>
          <w:p w14:paraId="090AA60D" w14:textId="77777777" w:rsidR="00B701E3" w:rsidRDefault="00B701E3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2205" w:dyaOrig="330" w14:anchorId="3D18D0BA">
                <v:shape id="_x0000_i1394" type="#_x0000_t75" style="width:110.35pt;height:16.85pt" o:ole="">
                  <v:imagedata r:id="rId851" o:title=""/>
                </v:shape>
                <o:OLEObject Type="Embed" ProgID="Equation.DSMT4" ShapeID="_x0000_i1394" DrawAspect="Content" ObjectID="_1685997991" r:id="rId85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là hàm số lẻ</w:t>
            </w:r>
          </w:p>
          <w:p w14:paraId="7890E4D6" w14:textId="77777777" w:rsidR="00B701E3" w:rsidRDefault="00B701E3">
            <w:pPr>
              <w:contextualSpacing/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câu trên, câu nào đúng?</w:t>
            </w:r>
          </w:p>
          <w:p w14:paraId="69A7D4B5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Chỉ đúng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Chỉ đúng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eastAsia="vi-VN"/>
              </w:rPr>
              <w:t>.</w:t>
            </w:r>
          </w:p>
          <w:p w14:paraId="66982467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</w:t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eastAsia="vi-VN"/>
              </w:rPr>
              <w:t>Cả hai đúng.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</w:t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eastAsia="vi-VN"/>
              </w:rPr>
              <w:t>Cả hai sai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75B97EE6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462494" w14:textId="77777777" w:rsidR="00B701E3" w:rsidRDefault="00B701E3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7E43E64F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E928CE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12: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hàm số sau, hàm số nào là hàm số chẵn?</w:t>
            </w:r>
          </w:p>
          <w:p w14:paraId="58CF2626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80" w:dyaOrig="300" w14:anchorId="7C0C34BA">
                <v:shape id="_x0000_i1395" type="#_x0000_t75" style="width:55.15pt;height:14.95pt" o:ole="">
                  <v:imagedata r:id="rId853" o:title=""/>
                </v:shape>
                <o:OLEObject Type="Embed" ProgID="Equation.DSMT4" ShapeID="_x0000_i1395" DrawAspect="Content" ObjectID="_1685997992" r:id="rId85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560" w:dyaOrig="300" w14:anchorId="7B4FB682">
                <v:shape id="_x0000_i1396" type="#_x0000_t75" style="width:77.6pt;height:14.95pt" o:ole="">
                  <v:imagedata r:id="rId855" o:title=""/>
                </v:shape>
                <o:OLEObject Type="Embed" ProgID="Equation.DSMT4" ShapeID="_x0000_i1396" DrawAspect="Content" ObjectID="_1685997993" r:id="rId85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1DF76C4E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680" w:dyaOrig="360" w14:anchorId="3C198BA5">
                <v:shape id="_x0000_i1397" type="#_x0000_t75" style="width:84.15pt;height:17.75pt" o:ole="">
                  <v:imagedata r:id="rId857" o:title=""/>
                </v:shape>
                <o:OLEObject Type="Embed" ProgID="Equation.DSMT4" ShapeID="_x0000_i1397" DrawAspect="Content" ObjectID="_1685997994" r:id="rId85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395" w:dyaOrig="300" w14:anchorId="3B0EFA81">
                <v:shape id="_x0000_i1398" type="#_x0000_t75" style="width:70.15pt;height:14.95pt" o:ole="">
                  <v:imagedata r:id="rId859" o:title=""/>
                </v:shape>
                <o:OLEObject Type="Embed" ProgID="Equation.DSMT4" ShapeID="_x0000_i1398" DrawAspect="Content" ObjectID="_1685997995" r:id="rId86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802A069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D0BF33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  <w:bookmarkEnd w:id="111"/>
      </w:tr>
      <w:tr w:rsidR="00B701E3" w14:paraId="3D4CC867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E75C4A" w14:textId="53C38D76" w:rsidR="00B701E3" w:rsidRDefault="00B701E3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bookmarkStart w:id="112" w:name="TestQ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hàm số được cho bởi các phương án sau đây, hàm số nào là hàm số chẵn?</w:t>
            </w:r>
            <w:bookmarkEnd w:id="112"/>
          </w:p>
          <w:p w14:paraId="7FCC3275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113" w:name="TestA"/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15" w14:anchorId="48ACFE3B">
                <v:shape id="_x0000_i1399" type="#_x0000_t75" style="width:51.45pt;height:15.9pt" o:ole="">
                  <v:imagedata r:id="rId861" o:title=""/>
                </v:shape>
                <o:OLEObject Type="Embed" ProgID="Equation.DSMT4" ShapeID="_x0000_i1399" DrawAspect="Content" ObjectID="_1685997996" r:id="rId86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End w:id="113"/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bookmarkStart w:id="114" w:name="TestB"/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20" w:dyaOrig="315" w14:anchorId="2FA1EF55">
                <v:shape id="_x0000_i1400" type="#_x0000_t75" style="width:51.45pt;height:15.9pt" o:ole="">
                  <v:imagedata r:id="rId863" o:title=""/>
                </v:shape>
                <o:OLEObject Type="Embed" ProgID="Equation.DSMT4" ShapeID="_x0000_i1400" DrawAspect="Content" ObjectID="_1685997997" r:id="rId86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End w:id="114"/>
          </w:p>
          <w:p w14:paraId="57B8BFD1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bookmarkStart w:id="115" w:name="TestC"/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15" w14:anchorId="726757CF">
                <v:shape id="_x0000_i1401" type="#_x0000_t75" style="width:51.45pt;height:15.9pt" o:ole="">
                  <v:imagedata r:id="rId865" o:title=""/>
                </v:shape>
                <o:OLEObject Type="Embed" ProgID="Equation.DSMT4" ShapeID="_x0000_i1401" DrawAspect="Content" ObjectID="_1685997998" r:id="rId86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End w:id="115"/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bookmarkStart w:id="116" w:name="TestD"/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15" w14:anchorId="01A0886E">
                <v:shape id="_x0000_i1402" type="#_x0000_t75" style="width:51.45pt;height:15.9pt" o:ole="">
                  <v:imagedata r:id="rId867" o:title=""/>
                </v:shape>
                <o:OLEObject Type="Embed" ProgID="Equation.DSMT4" ShapeID="_x0000_i1402" DrawAspect="Content" ObjectID="_1685997999" r:id="rId86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End w:id="116"/>
          </w:p>
          <w:p w14:paraId="65A3A4F1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FBA098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63EAA1D8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B0E172" w14:textId="77777777" w:rsidR="00B701E3" w:rsidRDefault="00B701E3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14: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Trong các hàm số sau, hàm số nào là hàm chẵn?</w:t>
            </w:r>
          </w:p>
          <w:p w14:paraId="2DC5BDF0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28"/>
                <w:sz w:val="24"/>
                <w:szCs w:val="24"/>
              </w:rPr>
              <w:object w:dxaOrig="1545" w:dyaOrig="675" w14:anchorId="069E8A8E">
                <v:shape id="_x0000_i1403" type="#_x0000_t75" style="width:77.6pt;height:33.65pt" o:ole="">
                  <v:imagedata r:id="rId869" o:title=""/>
                </v:shape>
                <o:OLEObject Type="Embed" ProgID="Equation.DSMT4" ShapeID="_x0000_i1403" DrawAspect="Content" ObjectID="_1685998000" r:id="rId870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4"/>
                <w:sz w:val="24"/>
                <w:szCs w:val="24"/>
              </w:rPr>
              <w:object w:dxaOrig="960" w:dyaOrig="405" w14:anchorId="0B360B9C">
                <v:shape id="_x0000_i1404" type="#_x0000_t75" style="width:47.7pt;height:20.55pt" o:ole="">
                  <v:imagedata r:id="rId871" o:title=""/>
                </v:shape>
                <o:OLEObject Type="Embed" ProgID="Equation.DSMT4" ShapeID="_x0000_i1404" DrawAspect="Content" ObjectID="_1685998001" r:id="rId872"/>
              </w:object>
            </w:r>
          </w:p>
          <w:p w14:paraId="16146CC4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00" w:themeColor="text1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70" w:dyaOrig="330" w14:anchorId="33680A1D">
                <v:shape id="_x0000_i1405" type="#_x0000_t75" style="width:58.9pt;height:16.85pt" o:ole="">
                  <v:imagedata r:id="rId873" o:title=""/>
                </v:shape>
                <o:OLEObject Type="Embed" ProgID="Equation.DSMT4" ShapeID="_x0000_i1405" DrawAspect="Content" ObjectID="_1685998002" r:id="rId874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1560" w:dyaOrig="330" w14:anchorId="3958DC13">
                <v:shape id="_x0000_i1406" type="#_x0000_t75" style="width:77.6pt;height:16.85pt" o:ole="">
                  <v:imagedata r:id="rId875" o:title=""/>
                </v:shape>
                <o:OLEObject Type="Embed" ProgID="Equation.DSMT4" ShapeID="_x0000_i1406" DrawAspect="Content" ObjectID="_1685998003" r:id="rId876"/>
              </w:object>
            </w:r>
          </w:p>
          <w:p w14:paraId="289D671B" w14:textId="77777777" w:rsidR="00B701E3" w:rsidRDefault="00B701E3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8950B9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27DE7E29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4FD71A" w14:textId="77777777" w:rsidR="00B701E3" w:rsidRDefault="00B701E3">
            <w:pPr>
              <w:mirrorIndents/>
              <w:rPr>
                <w:rFonts w:ascii="Chu Van An" w:eastAsia="Times New Roman" w:hAnsi="Chu Van An" w:cs="Chu Van An"/>
                <w:color w:val="000000" w:themeColor="text1"/>
                <w:sz w:val="24"/>
                <w:szCs w:val="24"/>
                <w:lang w:val="nl-NL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>Câu 15: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Đồ thị hàm số nào sau đây không có tâm đối xứng?</w:t>
            </w:r>
          </w:p>
          <w:p w14:paraId="00FBCF0D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eastAsia="Times New Roman" w:hAnsi="Chu Van An" w:cs="Chu Van An"/>
                <w:color w:val="000000" w:themeColor="text1"/>
                <w:sz w:val="24"/>
                <w:szCs w:val="24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080" w:dyaOrig="645" w14:anchorId="20FF9348">
                <v:shape id="_x0000_i1407" type="#_x0000_t75" style="width:55.15pt;height:31.8pt" o:ole="">
                  <v:imagedata r:id="rId877" o:title=""/>
                </v:shape>
                <o:OLEObject Type="Embed" ProgID="Equation.DSMT4" ShapeID="_x0000_i1407" DrawAspect="Content" ObjectID="_1685998004" r:id="rId87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30" w:dyaOrig="315" w14:anchorId="07C1E47C">
                <v:shape id="_x0000_i1408" type="#_x0000_t75" style="width:46.75pt;height:15.9pt" o:ole="">
                  <v:imagedata r:id="rId879" o:title=""/>
                </v:shape>
                <o:OLEObject Type="Embed" ProgID="Equation.DSMT4" ShapeID="_x0000_i1408" DrawAspect="Content" ObjectID="_1685998005" r:id="rId88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5742C797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85" w:dyaOrig="375" w14:anchorId="34672CC8">
                <v:shape id="_x0000_i1409" type="#_x0000_t75" style="width:58.9pt;height:18.7pt" o:ole="">
                  <v:imagedata r:id="rId881" o:title=""/>
                </v:shape>
                <o:OLEObject Type="Embed" ProgID="Equation.DSMT4" ShapeID="_x0000_i1409" DrawAspect="Content" ObjectID="_1685998006" r:id="rId88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635" w:dyaOrig="375" w14:anchorId="752DD649">
                <v:shape id="_x0000_i1410" type="#_x0000_t75" style="width:81.35pt;height:18.7pt" o:ole="">
                  <v:imagedata r:id="rId883" o:title=""/>
                </v:shape>
                <o:OLEObject Type="Embed" ProgID="Equation.DSMT4" ShapeID="_x0000_i1410" DrawAspect="Content" ObjectID="_1685998007" r:id="rId88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37EFC998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159414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02C90FD6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9ABBE5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16: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hàm số sau, hàm số nào có đồ thị đối xứng qua gốc tạo độ?</w:t>
            </w:r>
          </w:p>
          <w:p w14:paraId="5427013A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00" w14:anchorId="7A82A25B">
                <v:shape id="_x0000_i1411" type="#_x0000_t75" style="width:51.45pt;height:14.95pt" o:ole="">
                  <v:imagedata r:id="rId885" o:title=""/>
                </v:shape>
                <o:OLEObject Type="Embed" ProgID="Equation.DSMT4" ShapeID="_x0000_i1411" DrawAspect="Content" ObjectID="_1685998008" r:id="rId88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230" w:dyaOrig="630" w14:anchorId="009B765F">
                <v:shape id="_x0000_i1412" type="#_x0000_t75" style="width:62.65pt;height:31.8pt" o:ole="">
                  <v:imagedata r:id="rId887" o:title=""/>
                </v:shape>
                <o:OLEObject Type="Embed" ProgID="Equation.DSMT4" ShapeID="_x0000_i1412" DrawAspect="Content" ObjectID="_1685998009" r:id="rId88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7670162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35" w:dyaOrig="360" w14:anchorId="6718D0FC">
                <v:shape id="_x0000_i1413" type="#_x0000_t75" style="width:51.45pt;height:17.75pt" o:ole="">
                  <v:imagedata r:id="rId889" o:title=""/>
                </v:shape>
                <o:OLEObject Type="Embed" ProgID="Equation.DSMT4" ShapeID="_x0000_i1413" DrawAspect="Content" ObjectID="_1685998010" r:id="rId89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60" w:dyaOrig="405" w14:anchorId="3E162F69">
                <v:shape id="_x0000_i1414" type="#_x0000_t75" style="width:47.7pt;height:20.55pt" o:ole="">
                  <v:imagedata r:id="rId891" o:title=""/>
                </v:shape>
                <o:OLEObject Type="Embed" ProgID="Equation.DSMT4" ShapeID="_x0000_i1414" DrawAspect="Content" ObjectID="_1685998011" r:id="rId89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5ACFB58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334ACB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77F4BD6C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714028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17: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Hàm số nào sau đây là hàm số lẻ?</w:t>
            </w:r>
          </w:p>
          <w:p w14:paraId="71B7404F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800" w:dyaOrig="630" w14:anchorId="7425A89B">
                <v:shape id="_x0000_i1415" type="#_x0000_t75" style="width:89.75pt;height:31.8pt" o:ole="">
                  <v:imagedata r:id="rId893" o:title=""/>
                </v:shape>
                <o:OLEObject Type="Embed" ProgID="Equation.DSMT4" ShapeID="_x0000_i1415" DrawAspect="Content" ObjectID="_1685998012" r:id="rId89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230" w:dyaOrig="330" w14:anchorId="63C23DDD">
                <v:shape id="_x0000_i1416" type="#_x0000_t75" style="width:62.65pt;height:16.85pt" o:ole="">
                  <v:imagedata r:id="rId895" o:title=""/>
                </v:shape>
                <o:OLEObject Type="Embed" ProgID="Equation.DSMT4" ShapeID="_x0000_i1416" DrawAspect="Content" ObjectID="_1685998013" r:id="rId89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1E2AF855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930" w:dyaOrig="630" w14:anchorId="2DCC355B">
                <v:shape id="_x0000_i1417" type="#_x0000_t75" style="width:46.75pt;height:31.8pt" o:ole="">
                  <v:imagedata r:id="rId897" o:title=""/>
                </v:shape>
                <o:OLEObject Type="Embed" ProgID="Equation.DSMT4" ShapeID="_x0000_i1417" DrawAspect="Content" ObjectID="_1685998014" r:id="rId89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230" w:dyaOrig="330" w14:anchorId="0E27B762">
                <v:shape id="_x0000_i1418" type="#_x0000_t75" style="width:62.65pt;height:16.85pt" o:ole="">
                  <v:imagedata r:id="rId899" o:title=""/>
                </v:shape>
                <o:OLEObject Type="Embed" ProgID="Equation.DSMT4" ShapeID="_x0000_i1418" DrawAspect="Content" ObjectID="_1685998015" r:id="rId90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7185A26D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B52FBA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4AD9DAC7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13C3B0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18: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Hãy chỉ ra hàm số không có tính chẵn lẻ</w:t>
            </w:r>
          </w:p>
          <w:p w14:paraId="2846D656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85" w:dyaOrig="330" w14:anchorId="24B2DD7B">
                <v:shape id="_x0000_i1419" type="#_x0000_t75" style="width:73.85pt;height:16.85pt" o:ole="">
                  <v:imagedata r:id="rId901" o:title=""/>
                </v:shape>
                <o:OLEObject Type="Embed" ProgID="Equation.DSMT4" ShapeID="_x0000_i1419" DrawAspect="Content" ObjectID="_1685998016" r:id="rId90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650" w:dyaOrig="630" w14:anchorId="7CE777F8">
                <v:shape id="_x0000_i1420" type="#_x0000_t75" style="width:82.3pt;height:31.8pt" o:ole="">
                  <v:imagedata r:id="rId903" o:title=""/>
                </v:shape>
                <o:OLEObject Type="Embed" ProgID="Equation.DSMT4" ShapeID="_x0000_i1420" DrawAspect="Content" ObjectID="_1685998017" r:id="rId90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409958D7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1875" w:dyaOrig="675" w14:anchorId="56F25F73">
                <v:shape id="_x0000_i1421" type="#_x0000_t75" style="width:93.5pt;height:33.65pt" o:ole="">
                  <v:imagedata r:id="rId905" o:title=""/>
                </v:shape>
                <o:OLEObject Type="Embed" ProgID="Equation.DSMT4" ShapeID="_x0000_i1421" DrawAspect="Content" ObjectID="_1685998018" r:id="rId90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815" w:dyaOrig="360" w14:anchorId="2B44B072">
                <v:shape id="_x0000_i1422" type="#_x0000_t75" style="width:90.7pt;height:17.75pt" o:ole="">
                  <v:imagedata r:id="rId907" o:title=""/>
                </v:shape>
                <o:OLEObject Type="Embed" ProgID="Equation.DSMT4" ShapeID="_x0000_i1422" DrawAspect="Content" ObjectID="_1685998019" r:id="rId90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55F21868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9F21A0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54D83457" w14:textId="77777777" w:rsidTr="00B701E3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AAF476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19: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095" w:dyaOrig="630" w14:anchorId="0531CDF3">
                <v:shape id="_x0000_i1423" type="#_x0000_t75" style="width:55.15pt;height:31.8pt" o:ole="">
                  <v:imagedata r:id="rId909" o:title=""/>
                </v:shape>
                <o:OLEObject Type="Embed" ProgID="Equation.DSMT4" ShapeID="_x0000_i1423" DrawAspect="Content" ObjectID="_1685998020" r:id="rId91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có tính chất nào sau đây?</w:t>
            </w:r>
          </w:p>
          <w:p w14:paraId="1371297D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chẵn.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số lẻ.</w:t>
            </w:r>
          </w:p>
          <w:p w14:paraId="775152FC" w14:textId="77777777" w:rsidR="00B701E3" w:rsidRDefault="00B701E3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Hàm không chẵn không lẻ.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  <w:lang w:val="vi-VN" w:eastAsia="vi-VN"/>
              </w:rPr>
              <w:t xml:space="preserve"> 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 xml:space="preserve">Tập xác định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675" w:dyaOrig="255" w14:anchorId="62B69028">
                <v:shape id="_x0000_i1424" type="#_x0000_t75" style="width:33.65pt;height:13.1pt" o:ole="">
                  <v:imagedata r:id="rId911" o:title=""/>
                </v:shape>
                <o:OLEObject Type="Embed" ProgID="Equation.DSMT4" ShapeID="_x0000_i1424" DrawAspect="Content" ObjectID="_1685998021" r:id="rId912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 w:eastAsia="vi-VN"/>
              </w:rPr>
              <w:t>.</w:t>
            </w:r>
          </w:p>
          <w:p w14:paraId="05E97EB1" w14:textId="77777777" w:rsidR="00B701E3" w:rsidRDefault="00B701E3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AE0A90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701E3" w14:paraId="0FB1C8ED" w14:textId="77777777" w:rsidTr="00B701E3">
        <w:trPr>
          <w:trHeight w:val="374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5CDB61" w14:textId="77777777" w:rsidR="00B701E3" w:rsidRDefault="00B701E3">
            <w:pPr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Trong các hàm số sau, hàm số nào là hàm số chẵn?</w:t>
            </w:r>
          </w:p>
          <w:p w14:paraId="5658CFAF" w14:textId="77777777" w:rsidR="00B701E3" w:rsidRDefault="00B701E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60" w:dyaOrig="300" w14:anchorId="10C5472B">
                <v:shape id="_x0000_i1425" type="#_x0000_t75" style="width:47.7pt;height:14.95pt" o:ole="">
                  <v:imagedata r:id="rId913" o:title=""/>
                </v:shape>
                <o:OLEObject Type="Embed" ProgID="Equation.DSMT4" ShapeID="_x0000_i1425" DrawAspect="Content" ObjectID="_1685998022" r:id="rId914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315" w14:anchorId="7B480107">
                <v:shape id="_x0000_i1426" type="#_x0000_t75" style="width:45.8pt;height:15.9pt" o:ole="">
                  <v:imagedata r:id="rId915" o:title=""/>
                </v:shape>
                <o:OLEObject Type="Embed" ProgID="Equation.DSMT4" ShapeID="_x0000_i1426" DrawAspect="Content" ObjectID="_1685998023" r:id="rId916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60" w:dyaOrig="255" w14:anchorId="145C6387">
                <v:shape id="_x0000_i1427" type="#_x0000_t75" style="width:47.7pt;height:13.1pt" o:ole="">
                  <v:imagedata r:id="rId917" o:title=""/>
                </v:shape>
                <o:OLEObject Type="Embed" ProgID="Equation.DSMT4" ShapeID="_x0000_i1427" DrawAspect="Content" ObjectID="_1685998024" r:id="rId918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sz w:val="24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300" w14:anchorId="376300CB">
                <v:shape id="_x0000_i1428" type="#_x0000_t75" style="width:45.8pt;height:14.95pt" o:ole="">
                  <v:imagedata r:id="rId919" o:title=""/>
                </v:shape>
                <o:OLEObject Type="Embed" ProgID="Equation.DSMT4" ShapeID="_x0000_i1428" DrawAspect="Content" ObjectID="_1685998025" r:id="rId920"/>
              </w:object>
            </w:r>
            <w:r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2824564D" w14:textId="77777777" w:rsidR="00B701E3" w:rsidRDefault="00B701E3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0F86C4" w14:textId="77777777" w:rsidR="00B701E3" w:rsidRDefault="00B701E3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77639898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u w:val="single"/>
        </w:rPr>
      </w:pPr>
    </w:p>
    <w:p w14:paraId="637EE33B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325A736" wp14:editId="36561FCD">
                <wp:extent cx="6547104" cy="2785462"/>
                <wp:effectExtent l="0" t="19050" r="25400" b="15240"/>
                <wp:docPr id="11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785462"/>
                          <a:chOff x="0" y="0"/>
                          <a:chExt cx="6547104" cy="2785462"/>
                        </a:xfrm>
                      </wpg:grpSpPr>
                      <wps:wsp>
                        <wps:cNvPr id="11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337"/>
                            <a:ext cx="6547104" cy="252412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E9155F" w14:textId="77777777" w:rsidR="008118AB" w:rsidRPr="004E4A10" w:rsidRDefault="008118AB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B3325D0" w14:textId="77777777" w:rsidR="008118AB" w:rsidRDefault="008118AB" w:rsidP="00FC7BD5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ab/>
                              </w:r>
                              <w:r w:rsidRPr="0025334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sym w:font="Wingdings 2" w:char="F0B3"/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Ghi nhớ</w:t>
                              </w:r>
                              <w:r w:rsidRPr="0025334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</w:p>
                            <w:p w14:paraId="243E9234" w14:textId="77777777" w:rsidR="008118AB" w:rsidRPr="00CE447C" w:rsidRDefault="008118AB" w:rsidP="00FC7BD5">
                              <w:pPr>
                                <w:numPr>
                                  <w:ilvl w:val="0"/>
                                  <w:numId w:val="34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Cs w:val="24"/>
                                </w:rPr>
                                <w:object w:dxaOrig="2835" w:dyaOrig="330" w14:anchorId="03F81409">
                                  <v:shape id="_x0000_i1429" type="#_x0000_t75" style="width:142.15pt;height:16.85pt" o:ole="">
                                    <v:imagedata r:id="rId921" o:title=""/>
                                  </v:shape>
                                  <o:OLEObject Type="Embed" ProgID="Equation.DSMT4" ShapeID="_x0000_i1429" DrawAspect="Content" ObjectID="_1685998263" r:id="rId922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; 0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195" w:dyaOrig="240" w14:anchorId="5F255C22">
                                  <v:shape id="_x0000_i1430" type="#_x0000_t75" style="width:9.35pt;height:12.15pt" o:ole="">
                                    <v:imagedata r:id="rId923" o:title=""/>
                                  </v:shape>
                                  <o:OLEObject Type="Embed" ProgID="Equation.DSMT4" ShapeID="_x0000_i1430" DrawAspect="Content" ObjectID="_1685998264" r:id="rId924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sin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195" w:dyaOrig="240" w14:anchorId="374C6D67">
                                  <v:shape id="_x0000_i1431" type="#_x0000_t75" style="width:9.35pt;height:12.15pt" o:ole="">
                                    <v:imagedata r:id="rId925" o:title=""/>
                                  </v:shape>
                                  <o:OLEObject Type="Embed" ProgID="Equation.DSMT4" ShapeID="_x0000_i1431" DrawAspect="Content" ObjectID="_1685998265" r:id="rId926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1 ; A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+ B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195" w:dyaOrig="240" w14:anchorId="0A0DD539">
                                  <v:shape id="_x0000_i1433" type="#_x0000_t75" style="width:9.35pt;height:12.15pt" o:ole="">
                                    <v:imagedata r:id="rId927" o:title=""/>
                                  </v:shape>
                                  <o:OLEObject Type="Embed" ProgID="Equation.DSMT4" ShapeID="_x0000_i1433" DrawAspect="Content" ObjectID="_1685998266" r:id="rId928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B</w:t>
                              </w:r>
                            </w:p>
                            <w:p w14:paraId="0F7B8F43" w14:textId="77777777" w:rsidR="008118AB" w:rsidRPr="00CE447C" w:rsidRDefault="008118AB" w:rsidP="00FC7BD5">
                              <w:pPr>
                                <w:numPr>
                                  <w:ilvl w:val="0"/>
                                  <w:numId w:val="34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4275" w:dyaOrig="360" w14:anchorId="4FB9A627">
                                  <v:shape id="_x0000_i1435" type="#_x0000_t75" style="width:215.05pt;height:17.75pt" o:ole="">
                                    <v:imagedata r:id="rId929" o:title=""/>
                                  </v:shape>
                                  <o:OLEObject Type="Embed" ProgID="Equation.DSMT4" ShapeID="_x0000_i1435" DrawAspect="Content" ObjectID="_1685998267" r:id="rId930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233C3ED" w14:textId="77777777" w:rsidR="008118AB" w:rsidRPr="00CE447C" w:rsidRDefault="008118AB" w:rsidP="00FC7BD5">
                              <w:pPr>
                                <w:numPr>
                                  <w:ilvl w:val="0"/>
                                  <w:numId w:val="34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Hàm số y = f(x) luôn đồng biến trên đoạn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570" w:dyaOrig="405" w14:anchorId="2027F3B9">
                                  <v:shape id="_x0000_i1437" type="#_x0000_t75" style="width:28.05pt;height:20.55pt" o:ole="">
                                    <v:imagedata r:id="rId931" o:title=""/>
                                  </v:shape>
                                  <o:OLEObject Type="Embed" ProgID="Equation.DSMT4" ShapeID="_x0000_i1437" DrawAspect="Content" ObjectID="_1685998268" r:id="rId932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thì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28"/>
                                  <w:szCs w:val="24"/>
                                </w:rPr>
                                <w:object w:dxaOrig="3915" w:dyaOrig="510" w14:anchorId="37BDB39C">
                                  <v:shape id="_x0000_i1439" type="#_x0000_t75" style="width:195.45pt;height:25.25pt" o:ole="">
                                    <v:imagedata r:id="rId933" o:title=""/>
                                  </v:shape>
                                  <o:OLEObject Type="Embed" ProgID="Equation.DSMT4" ShapeID="_x0000_i1439" DrawAspect="Content" ObjectID="_1685998269" r:id="rId934"/>
                                </w:object>
                              </w:r>
                            </w:p>
                            <w:p w14:paraId="66F0129E" w14:textId="77777777" w:rsidR="008118AB" w:rsidRPr="00CE447C" w:rsidRDefault="008118AB" w:rsidP="00FC7BD5">
                              <w:pPr>
                                <w:numPr>
                                  <w:ilvl w:val="0"/>
                                  <w:numId w:val="34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Hàm số y = f(x) luôn nghịch biến trên đoạn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570" w:dyaOrig="405" w14:anchorId="03A03261">
                                  <v:shape id="_x0000_i1441" type="#_x0000_t75" style="width:28.05pt;height:20.55pt" o:ole="">
                                    <v:imagedata r:id="rId931" o:title=""/>
                                  </v:shape>
                                  <o:OLEObject Type="Embed" ProgID="Equation.DSMT4" ShapeID="_x0000_i1441" DrawAspect="Content" ObjectID="_1685998270" r:id="rId935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thì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28"/>
                                  <w:szCs w:val="24"/>
                                </w:rPr>
                                <w:object w:dxaOrig="3915" w:dyaOrig="510" w14:anchorId="33B96A63">
                                  <v:shape id="_x0000_i1443" type="#_x0000_t75" style="width:195.45pt;height:25.25pt" o:ole="">
                                    <v:imagedata r:id="rId936" o:title=""/>
                                  </v:shape>
                                  <o:OLEObject Type="Embed" ProgID="Equation.DSMT4" ShapeID="_x0000_i1443" DrawAspect="Content" ObjectID="_1685998271" r:id="rId937"/>
                                </w:object>
                              </w:r>
                            </w:p>
                            <w:p w14:paraId="3DE5C331" w14:textId="23072818" w:rsidR="008118AB" w:rsidRDefault="008118AB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15" name="Group 115"/>
                        <wpg:cNvGrpSpPr/>
                        <wpg:grpSpPr>
                          <a:xfrm>
                            <a:off x="150812" y="0"/>
                            <a:ext cx="5641331" cy="571513"/>
                            <a:chOff x="150812" y="0"/>
                            <a:chExt cx="5641667" cy="571513"/>
                          </a:xfrm>
                        </wpg:grpSpPr>
                        <wpg:grpSp>
                          <wpg:cNvPr id="116" name="Group 116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17" name="Group 117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18" name="Rectangle: Single Corner Snipped 118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19" name="Group 119"/>
                              <wpg:cNvGrpSpPr/>
                              <wpg:grpSpPr>
                                <a:xfrm>
                                  <a:off x="1502180" y="0"/>
                                  <a:ext cx="4057642" cy="485775"/>
                                  <a:chOff x="1502180" y="0"/>
                                  <a:chExt cx="4057642" cy="485775"/>
                                </a:xfrm>
                              </wpg:grpSpPr>
                              <wpg:grpSp>
                                <wpg:cNvPr id="120" name="Group 120"/>
                                <wpg:cNvGrpSpPr/>
                                <wpg:grpSpPr>
                                  <a:xfrm>
                                    <a:off x="1611714" y="104387"/>
                                    <a:ext cx="3948108" cy="369570"/>
                                    <a:chOff x="1611714" y="104387"/>
                                    <a:chExt cx="3948108" cy="369570"/>
                                  </a:xfrm>
                                </wpg:grpSpPr>
                                <wps:wsp>
                                  <wps:cNvPr id="121" name="Arrow: Chevron 121"/>
                                  <wps:cNvSpPr/>
                                  <wps:spPr>
                                    <a:xfrm>
                                      <a:off x="1761664" y="105148"/>
                                      <a:ext cx="3798158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51D8A1F" w14:textId="77777777" w:rsidR="008118AB" w:rsidRPr="00FC7BD5" w:rsidRDefault="008118AB" w:rsidP="00FC7BD5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C7BD5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GTLN-GTNN</w:t>
                                        </w:r>
                                      </w:p>
                                      <w:p w14:paraId="252A4F44" w14:textId="1E2D2628" w:rsidR="008118AB" w:rsidRDefault="008118AB" w:rsidP="00B85846">
                                        <w:pPr>
                                          <w:spacing w:line="256" w:lineRule="auto"/>
                                          <w:jc w:val="both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22" name="Group 12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23" name="Freeform: Shape 12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24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529217A" w14:textId="77777777" w:rsidR="008118AB" w:rsidRDefault="008118AB" w:rsidP="00EC5D1C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7" name="Freeform: Shape 12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28" name="Flowchart: Terminator 12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29" name="Flowchart: Direct Access Storage 12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30" name="Group 130"/>
                          <wpg:cNvGrpSpPr/>
                          <wpg:grpSpPr>
                            <a:xfrm>
                              <a:off x="327030" y="38100"/>
                              <a:ext cx="1492627" cy="533413"/>
                              <a:chOff x="327030" y="38100"/>
                              <a:chExt cx="1492627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31" name="Flowchart: Preparation 13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32" name="TextBox 42"/>
                            <wps:cNvSpPr txBox="1"/>
                            <wps:spPr>
                              <a:xfrm>
                                <a:off x="392727" y="43193"/>
                                <a:ext cx="1426930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CCBA870" w14:textId="708B3169" w:rsidR="008118AB" w:rsidRDefault="008118AB" w:rsidP="00EC5D1C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325A736" id="_x0000_s1166" style="width:515.5pt;height:219.35pt;mso-position-horizontal-relative:char;mso-position-vertical-relative:line" coordsize="65471,27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">
                <v:shape id="Rectangle: Diagonal Corners Rounded 1" o:spid="_x0000_s1167" style="position:absolute;top:2613;width:65471;height:2524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81484;6547104,2500222;6532329,2524125;112179,2524125;0,2342641;0,23903;14775,0" o:connectangles="0,0,0,0,0,0,0,0,0" textboxrect="0,0,6435090,1533525"/>
                  <v:textbox>
                    <w:txbxContent>
                      <w:p w14:paraId="39E9155F" w14:textId="77777777" w:rsidR="008118AB" w:rsidRPr="004E4A10" w:rsidRDefault="008118AB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B3325D0" w14:textId="77777777" w:rsidR="008118AB" w:rsidRDefault="008118AB" w:rsidP="00FC7BD5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ab/>
                        </w:r>
                        <w:r w:rsidRPr="0025334D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sym w:font="Wingdings 2" w:char="F0B3"/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t>.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Ghi nhớ</w:t>
                        </w:r>
                        <w:r w:rsidRPr="0025334D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</w:p>
                      <w:p w14:paraId="243E9234" w14:textId="77777777" w:rsidR="008118AB" w:rsidRPr="00CE447C" w:rsidRDefault="008118AB" w:rsidP="00FC7BD5">
                        <w:pPr>
                          <w:numPr>
                            <w:ilvl w:val="0"/>
                            <w:numId w:val="34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 </w:t>
                        </w:r>
                        <w:r w:rsidRPr="00CE447C">
                          <w:rPr>
                            <w:rFonts w:ascii="Chu Van An" w:hAnsi="Chu Van An" w:cs="Chu Van An"/>
                            <w:b/>
                            <w:position w:val="-10"/>
                            <w:szCs w:val="24"/>
                          </w:rPr>
                          <w:object w:dxaOrig="2835" w:dyaOrig="330" w14:anchorId="03F81409">
                            <v:shape id="_x0000_i1429" type="#_x0000_t75" style="width:142.15pt;height:16.85pt" o:ole="">
                              <v:imagedata r:id="rId921" o:title=""/>
                            </v:shape>
                            <o:OLEObject Type="Embed" ProgID="Equation.DSMT4" ShapeID="_x0000_i1429" DrawAspect="Content" ObjectID="_1685998263" r:id="rId938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; 0 </w:t>
                        </w:r>
                        <w:r w:rsidRPr="00CE447C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195" w:dyaOrig="240" w14:anchorId="5F255C22">
                            <v:shape id="_x0000_i1430" type="#_x0000_t75" style="width:9.35pt;height:12.15pt" o:ole="">
                              <v:imagedata r:id="rId923" o:title=""/>
                            </v:shape>
                            <o:OLEObject Type="Embed" ProgID="Equation.DSMT4" ShapeID="_x0000_i1430" DrawAspect="Content" ObjectID="_1685998264" r:id="rId939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>sin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  <w:vertAlign w:val="superscript"/>
                          </w:rPr>
                          <w:t>2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x </w:t>
                        </w:r>
                        <w:r w:rsidRPr="00CE447C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195" w:dyaOrig="240" w14:anchorId="374C6D67">
                            <v:shape id="_x0000_i1431" type="#_x0000_t75" style="width:9.35pt;height:12.15pt" o:ole="">
                              <v:imagedata r:id="rId925" o:title=""/>
                            </v:shape>
                            <o:OLEObject Type="Embed" ProgID="Equation.DSMT4" ShapeID="_x0000_i1431" DrawAspect="Content" ObjectID="_1685998265" r:id="rId940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>1 ; A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  <w:vertAlign w:val="superscript"/>
                          </w:rPr>
                          <w:t>2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+ B </w:t>
                        </w:r>
                        <w:r w:rsidRPr="00CE447C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195" w:dyaOrig="240" w14:anchorId="0A0DD539">
                            <v:shape id="_x0000_i1433" type="#_x0000_t75" style="width:9.35pt;height:12.15pt" o:ole="">
                              <v:imagedata r:id="rId927" o:title=""/>
                            </v:shape>
                            <o:OLEObject Type="Embed" ProgID="Equation.DSMT4" ShapeID="_x0000_i1433" DrawAspect="Content" ObjectID="_1685998266" r:id="rId941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>B</w:t>
                        </w:r>
                      </w:p>
                      <w:p w14:paraId="0F7B8F43" w14:textId="77777777" w:rsidR="008118AB" w:rsidRPr="00CE447C" w:rsidRDefault="008118AB" w:rsidP="00FC7BD5">
                        <w:pPr>
                          <w:numPr>
                            <w:ilvl w:val="0"/>
                            <w:numId w:val="34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 </w:t>
                        </w:r>
                        <w:r w:rsidRPr="00CE447C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4275" w:dyaOrig="360" w14:anchorId="4FB9A627">
                            <v:shape id="_x0000_i1435" type="#_x0000_t75" style="width:215.05pt;height:17.75pt" o:ole="">
                              <v:imagedata r:id="rId929" o:title=""/>
                            </v:shape>
                            <o:OLEObject Type="Embed" ProgID="Equation.DSMT4" ShapeID="_x0000_i1435" DrawAspect="Content" ObjectID="_1685998267" r:id="rId942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</w:p>
                      <w:p w14:paraId="1233C3ED" w14:textId="77777777" w:rsidR="008118AB" w:rsidRPr="00CE447C" w:rsidRDefault="008118AB" w:rsidP="00FC7BD5">
                        <w:pPr>
                          <w:numPr>
                            <w:ilvl w:val="0"/>
                            <w:numId w:val="34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Hàm số y = f(x) luôn đồng biến trên đoạn </w:t>
                        </w:r>
                        <w:r w:rsidRPr="00CE447C">
                          <w:rPr>
                            <w:rFonts w:ascii="Chu Van An" w:hAnsi="Chu Van An" w:cs="Chu Van An"/>
                            <w:position w:val="-14"/>
                            <w:szCs w:val="24"/>
                          </w:rPr>
                          <w:object w:dxaOrig="570" w:dyaOrig="405" w14:anchorId="2027F3B9">
                            <v:shape id="_x0000_i1437" type="#_x0000_t75" style="width:28.05pt;height:20.55pt" o:ole="">
                              <v:imagedata r:id="rId931" o:title=""/>
                            </v:shape>
                            <o:OLEObject Type="Embed" ProgID="Equation.DSMT4" ShapeID="_x0000_i1437" DrawAspect="Content" ObjectID="_1685998268" r:id="rId943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thì </w:t>
                        </w:r>
                        <w:r w:rsidRPr="00CE447C">
                          <w:rPr>
                            <w:rFonts w:ascii="Chu Van An" w:hAnsi="Chu Van An" w:cs="Chu Van An"/>
                            <w:position w:val="-28"/>
                            <w:szCs w:val="24"/>
                          </w:rPr>
                          <w:object w:dxaOrig="3915" w:dyaOrig="510" w14:anchorId="37BDB39C">
                            <v:shape id="_x0000_i1439" type="#_x0000_t75" style="width:195.45pt;height:25.25pt" o:ole="">
                              <v:imagedata r:id="rId933" o:title=""/>
                            </v:shape>
                            <o:OLEObject Type="Embed" ProgID="Equation.DSMT4" ShapeID="_x0000_i1439" DrawAspect="Content" ObjectID="_1685998269" r:id="rId944"/>
                          </w:object>
                        </w:r>
                      </w:p>
                      <w:p w14:paraId="66F0129E" w14:textId="77777777" w:rsidR="008118AB" w:rsidRPr="00CE447C" w:rsidRDefault="008118AB" w:rsidP="00FC7BD5">
                        <w:pPr>
                          <w:numPr>
                            <w:ilvl w:val="0"/>
                            <w:numId w:val="34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Hàm số y = f(x) luôn nghịch biến trên đoạn </w:t>
                        </w:r>
                        <w:r w:rsidRPr="00CE447C">
                          <w:rPr>
                            <w:rFonts w:ascii="Chu Van An" w:hAnsi="Chu Van An" w:cs="Chu Van An"/>
                            <w:position w:val="-14"/>
                            <w:szCs w:val="24"/>
                          </w:rPr>
                          <w:object w:dxaOrig="570" w:dyaOrig="405" w14:anchorId="03A03261">
                            <v:shape id="_x0000_i1441" type="#_x0000_t75" style="width:28.05pt;height:20.55pt" o:ole="">
                              <v:imagedata r:id="rId931" o:title=""/>
                            </v:shape>
                            <o:OLEObject Type="Embed" ProgID="Equation.DSMT4" ShapeID="_x0000_i1441" DrawAspect="Content" ObjectID="_1685998270" r:id="rId945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thì </w:t>
                        </w:r>
                        <w:r w:rsidRPr="00CE447C">
                          <w:rPr>
                            <w:rFonts w:ascii="Chu Van An" w:hAnsi="Chu Van An" w:cs="Chu Van An"/>
                            <w:position w:val="-28"/>
                            <w:szCs w:val="24"/>
                          </w:rPr>
                          <w:object w:dxaOrig="3915" w:dyaOrig="510" w14:anchorId="33B96A63">
                            <v:shape id="_x0000_i1443" type="#_x0000_t75" style="width:195.45pt;height:25.25pt" o:ole="">
                              <v:imagedata r:id="rId936" o:title=""/>
                            </v:shape>
                            <o:OLEObject Type="Embed" ProgID="Equation.DSMT4" ShapeID="_x0000_i1443" DrawAspect="Content" ObjectID="_1685998271" r:id="rId946"/>
                          </w:object>
                        </w:r>
                      </w:p>
                      <w:p w14:paraId="3DE5C331" w14:textId="23072818" w:rsidR="008118AB" w:rsidRDefault="008118AB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15" o:spid="_x0000_s116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group id="Group 116" o:spid="_x0000_s116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group id="Group 117" o:spid="_x0000_s117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    <v:shape id="Rectangle: Single Corner Snipped 118" o:spid="_x0000_s117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" path="m,l5384561,r223777,223777l5608338,447554,,447554,,xe" fillcolor="#efddf6 [663]" stroked="f" strokeweight="1.25pt">
                        <v:fill r:id="rId24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19" o:spid="_x0000_s1172" style="position:absolute;left:15021;width:40577;height:4857" coordorigin="15021" coordsize="405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      <v:group id="Group 120" o:spid="_x0000_s1173" style="position:absolute;left:16117;top:1043;width:39481;height:3696" coordorigin="16117,1043" coordsize="394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        <v:shape id="Arrow: Chevron 121" o:spid="_x0000_s1174" type="#_x0000_t55" style="position:absolute;left:17616;top:1051;width:3798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" adj="2126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51D8A1F" w14:textId="77777777" w:rsidR="008118AB" w:rsidRPr="00FC7BD5" w:rsidRDefault="008118AB" w:rsidP="00FC7BD5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FC7BD5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GTLN-GTNN</w:t>
                                  </w:r>
                                </w:p>
                                <w:p w14:paraId="252A4F44" w14:textId="1E2D2628" w:rsidR="008118AB" w:rsidRDefault="008118AB" w:rsidP="00B85846">
                                  <w:pPr>
                                    <w:spacing w:line="256" w:lineRule="auto"/>
                                    <w:jc w:val="both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22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        <v:shape id="Freeform: Shape 123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" filled="f" stroked="f">
                              <v:textbox style="mso-fit-shape-to-text:t">
                                <w:txbxContent>
                                  <w:p w14:paraId="3529217A" w14:textId="77777777" w:rsidR="008118AB" w:rsidRDefault="008118AB" w:rsidP="00EC5D1C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26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Freeform: Shape 127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28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29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30" o:spid="_x0000_s1182" style="position:absolute;left:3270;top:381;width:14926;height:5334" coordorigin="3270,381" coordsize="1492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<v:shape id="Flowchart: Preparation 131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927;top:431;width:14269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4CCBA870" w14:textId="708B3169" w:rsidR="008118AB" w:rsidRDefault="008118AB" w:rsidP="00EC5D1C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5E03457" w14:textId="5C544C3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F9ABD46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</w:rPr>
        <w:t>Câu 1</w:t>
      </w:r>
      <w:r w:rsidRPr="006261B9">
        <w:rPr>
          <w:rFonts w:ascii="Chu Van An" w:hAnsi="Chu Van An" w:cs="Chu Van An"/>
          <w:b/>
          <w:color w:val="0000CC"/>
          <w:sz w:val="24"/>
          <w:szCs w:val="24"/>
          <w:lang w:val="nl-NL"/>
        </w:rPr>
        <w:t xml:space="preserve">. </w:t>
      </w:r>
      <w:r w:rsidRPr="006261B9">
        <w:rPr>
          <w:rFonts w:ascii="Chu Van An" w:hAnsi="Chu Van An" w:cs="Chu Van An"/>
          <w:sz w:val="24"/>
          <w:szCs w:val="24"/>
          <w:lang w:val="nl-NL"/>
        </w:rPr>
        <w:t>Tìm giá trị lớn nhất, giá trị nhỏ nhất của các hàm số sau.</w:t>
      </w:r>
    </w:p>
    <w:p w14:paraId="2E5BECF0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sz w:val="24"/>
          <w:szCs w:val="24"/>
          <w:lang w:val="nl-NL"/>
        </w:rPr>
        <w:lastRenderedPageBreak/>
        <w:tab/>
        <w:t xml:space="preserve">1. </w:t>
      </w:r>
      <w:r w:rsidRPr="006261B9">
        <w:rPr>
          <w:rFonts w:ascii="Chu Van An" w:hAnsi="Chu Van An" w:cs="Chu Van An"/>
          <w:b/>
          <w:position w:val="-12"/>
          <w:sz w:val="24"/>
          <w:szCs w:val="24"/>
          <w:lang w:val="nl-NL"/>
        </w:rPr>
        <w:object w:dxaOrig="1920" w:dyaOrig="340" w14:anchorId="69CE2884">
          <v:shape id="_x0000_i1444" type="#_x0000_t75" style="width:96.3pt;height:16.85pt" o:ole="">
            <v:imagedata r:id="rId947" o:title=""/>
          </v:shape>
          <o:OLEObject Type="Embed" ProgID="Equation.DSMT4" ShapeID="_x0000_i1444" DrawAspect="Content" ObjectID="_1685998026" r:id="rId948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                                                  </w: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2. </w:t>
      </w:r>
      <w:r w:rsidRPr="006261B9">
        <w:rPr>
          <w:rFonts w:ascii="Chu Van An" w:hAnsi="Chu Van An" w:cs="Chu Van An"/>
          <w:b/>
          <w:position w:val="-12"/>
          <w:sz w:val="24"/>
          <w:szCs w:val="24"/>
          <w:lang w:val="nl-NL"/>
        </w:rPr>
        <w:object w:dxaOrig="1640" w:dyaOrig="400" w14:anchorId="24F538B4">
          <v:shape id="_x0000_i1445" type="#_x0000_t75" style="width:81.35pt;height:20.55pt" o:ole="">
            <v:imagedata r:id="rId949" o:title=""/>
          </v:shape>
          <o:OLEObject Type="Embed" ProgID="Equation.DSMT4" ShapeID="_x0000_i1445" DrawAspect="Content" ObjectID="_1685998027" r:id="rId950"/>
        </w:object>
      </w:r>
    </w:p>
    <w:p w14:paraId="179D8A1B" w14:textId="77777777" w:rsidR="00FC7BD5" w:rsidRPr="006261B9" w:rsidRDefault="00FC7BD5" w:rsidP="000E3C58">
      <w:pPr>
        <w:spacing w:line="240" w:lineRule="auto"/>
        <w:ind w:left="284"/>
        <w:jc w:val="center"/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Giải</w:t>
      </w:r>
    </w:p>
    <w:p w14:paraId="11C7FC43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bCs/>
          <w:sz w:val="24"/>
          <w:szCs w:val="24"/>
        </w:rPr>
        <w:t xml:space="preserve">1. 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12"/>
          <w:sz w:val="24"/>
          <w:szCs w:val="24"/>
          <w:lang w:val="fr-FR"/>
        </w:rPr>
        <w:object w:dxaOrig="1520" w:dyaOrig="340" w14:anchorId="6E8D28AE">
          <v:shape id="_x0000_i1446" type="#_x0000_t75" style="width:76.7pt;height:16.85pt" o:ole="">
            <v:imagedata r:id="rId951" o:title=""/>
          </v:shape>
          <o:OLEObject Type="Embed" ProgID="Equation.DSMT4" ShapeID="_x0000_i1446" DrawAspect="Content" ObjectID="_1685998028" r:id="rId95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02550A2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Do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5660" w:dyaOrig="279" w14:anchorId="385E8C81">
          <v:shape id="_x0000_i1447" type="#_x0000_t75" style="width:282.4pt;height:13.1pt" o:ole="">
            <v:imagedata r:id="rId953" o:title=""/>
          </v:shape>
          <o:OLEObject Type="Embed" ProgID="Equation.DSMT4" ShapeID="_x0000_i1447" DrawAspect="Content" ObjectID="_1685998029" r:id="rId954"/>
        </w:object>
      </w:r>
    </w:p>
    <w:p w14:paraId="72933CD4" w14:textId="77777777" w:rsidR="00FC7BD5" w:rsidRPr="006261B9" w:rsidRDefault="00FC7BD5" w:rsidP="000E3C58">
      <w:pPr>
        <w:tabs>
          <w:tab w:val="left" w:pos="420"/>
          <w:tab w:val="left" w:pos="6382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position w:val="-12"/>
          <w:sz w:val="24"/>
          <w:szCs w:val="24"/>
          <w:lang w:val="nl-NL"/>
        </w:rPr>
        <w:object w:dxaOrig="1320" w:dyaOrig="340" w14:anchorId="1E40FCEB">
          <v:shape id="_x0000_i1448" type="#_x0000_t75" style="width:66.4pt;height:16.85pt" o:ole="">
            <v:imagedata r:id="rId955" o:title=""/>
          </v:shape>
          <o:OLEObject Type="Embed" ProgID="Equation.DSMT4" ShapeID="_x0000_i1448" DrawAspect="Content" ObjectID="_1685998030" r:id="rId95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  <w:r w:rsidRPr="006261B9">
        <w:rPr>
          <w:rFonts w:ascii="Chu Van An" w:hAnsi="Chu Van An" w:cs="Chu Van An"/>
          <w:sz w:val="24"/>
          <w:szCs w:val="24"/>
          <w:lang w:val="fr-FR"/>
        </w:rPr>
        <w:tab/>
      </w:r>
    </w:p>
    <w:p w14:paraId="15917306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5440" w:dyaOrig="639" w14:anchorId="3E3384DC">
          <v:shape id="_x0000_i1449" type="#_x0000_t75" style="width:271.15pt;height:31.8pt" o:ole="">
            <v:imagedata r:id="rId957" o:title=""/>
          </v:shape>
          <o:OLEObject Type="Embed" ProgID="Equation.DSMT4" ShapeID="_x0000_i1449" DrawAspect="Content" ObjectID="_1685998031" r:id="rId95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7F67723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3240" w:dyaOrig="639" w14:anchorId="597CBC52">
          <v:shape id="_x0000_i1450" type="#_x0000_t75" style="width:160.85pt;height:31.8pt" o:ole="">
            <v:imagedata r:id="rId959" o:title=""/>
          </v:shape>
          <o:OLEObject Type="Embed" ProgID="Equation.DSMT4" ShapeID="_x0000_i1450" DrawAspect="Content" ObjectID="_1685998032" r:id="rId960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54537E9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giá trị lớn nhất của hàm số bằng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200" w:dyaOrig="279" w14:anchorId="21516BCF">
          <v:shape id="_x0000_i1451" type="#_x0000_t75" style="width:9.35pt;height:13.1pt" o:ole="">
            <v:imagedata r:id="rId961" o:title=""/>
          </v:shape>
          <o:OLEObject Type="Embed" ProgID="Equation.DSMT4" ShapeID="_x0000_i1451" DrawAspect="Content" ObjectID="_1685998033" r:id="rId96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giá trị nhỏ nhất bằng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320" w:dyaOrig="260" w14:anchorId="4BA1ABC1">
          <v:shape id="_x0000_i1452" type="#_x0000_t75" style="width:15.9pt;height:13.1pt" o:ole="">
            <v:imagedata r:id="rId963" o:title=""/>
          </v:shape>
          <o:OLEObject Type="Embed" ProgID="Equation.DSMT4" ShapeID="_x0000_i1452" DrawAspect="Content" ObjectID="_1685998034" r:id="rId96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7E8FFB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sz w:val="24"/>
          <w:szCs w:val="24"/>
          <w:lang w:val="fr-FR"/>
        </w:rPr>
        <w:t xml:space="preserve">2.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3440" w:dyaOrig="340" w14:anchorId="1446F6DD">
          <v:shape id="_x0000_i1453" type="#_x0000_t75" style="width:172.05pt;height:16.85pt" o:ole="">
            <v:imagedata r:id="rId965" o:title=""/>
          </v:shape>
          <o:OLEObject Type="Embed" ProgID="Equation.DSMT4" ShapeID="_x0000_i1453" DrawAspect="Content" ObjectID="_1685998035" r:id="rId966"/>
        </w:object>
      </w:r>
    </w:p>
    <w:p w14:paraId="61665BB6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4400" w:dyaOrig="639" w14:anchorId="01793768">
          <v:shape id="_x0000_i1454" type="#_x0000_t75" style="width:220.7pt;height:31.8pt" o:ole="">
            <v:imagedata r:id="rId967" o:title=""/>
          </v:shape>
          <o:OLEObject Type="Embed" ProgID="Equation.DSMT4" ShapeID="_x0000_i1454" DrawAspect="Content" ObjectID="_1685998036" r:id="rId96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ED9328E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12"/>
          <w:sz w:val="24"/>
          <w:szCs w:val="24"/>
          <w:lang w:val="fr-FR"/>
        </w:rPr>
        <w:object w:dxaOrig="2860" w:dyaOrig="400" w14:anchorId="224F5053">
          <v:shape id="_x0000_i1455" type="#_x0000_t75" style="width:142.15pt;height:20.55pt" o:ole="">
            <v:imagedata r:id="rId969" o:title=""/>
          </v:shape>
          <o:OLEObject Type="Embed" ProgID="Equation.DSMT4" ShapeID="_x0000_i1455" DrawAspect="Content" ObjectID="_1685998037" r:id="rId970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D753877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b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giá trị lớn nhất của hàm số bằng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200" w:dyaOrig="260" w14:anchorId="57C934D4">
          <v:shape id="_x0000_i1456" type="#_x0000_t75" style="width:9.35pt;height:13.1pt" o:ole="">
            <v:imagedata r:id="rId971" o:title=""/>
          </v:shape>
          <o:OLEObject Type="Embed" ProgID="Equation.DSMT4" ShapeID="_x0000_i1456" DrawAspect="Content" ObjectID="_1685998038" r:id="rId97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giá trị nhỏ nhất bằng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180" w:dyaOrig="260" w14:anchorId="5CFC8297">
          <v:shape id="_x0000_i1457" type="#_x0000_t75" style="width:9.35pt;height:13.1pt" o:ole="">
            <v:imagedata r:id="rId973" o:title=""/>
          </v:shape>
          <o:OLEObject Type="Embed" ProgID="Equation.DSMT4" ShapeID="_x0000_i1457" DrawAspect="Content" ObjectID="_1685998039" r:id="rId97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50426FC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nl-NL"/>
        </w:rPr>
      </w:pPr>
      <w:r w:rsidRPr="000E3C5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0E3C58">
        <w:rPr>
          <w:rFonts w:ascii="Chu Van An" w:hAnsi="Chu Van An" w:cs="Chu Van An"/>
          <w:b/>
          <w:color w:val="0000CC"/>
          <w:sz w:val="24"/>
          <w:szCs w:val="24"/>
          <w:lang w:val="nl-NL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Tìm giá trị lớn nhất của hàm số sau </w:t>
      </w:r>
      <w:r w:rsidRPr="006261B9">
        <w:rPr>
          <w:rFonts w:ascii="Chu Van An" w:hAnsi="Chu Van An" w:cs="Chu Van An"/>
          <w:b/>
          <w:position w:val="-24"/>
          <w:sz w:val="24"/>
          <w:szCs w:val="24"/>
          <w:lang w:val="nl-NL"/>
        </w:rPr>
        <w:object w:dxaOrig="1640" w:dyaOrig="639" w14:anchorId="5E2ACDA5">
          <v:shape id="_x0000_i1458" type="#_x0000_t75" style="width:81.35pt;height:31.8pt" o:ole="">
            <v:imagedata r:id="rId975" o:title=""/>
          </v:shape>
          <o:OLEObject Type="Embed" ProgID="Equation.DSMT4" ShapeID="_x0000_i1458" DrawAspect="Content" ObjectID="_1685998040" r:id="rId976"/>
        </w:objec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nl-NL"/>
        </w:rPr>
        <w:t>trong khoảng</w: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6261B9">
        <w:rPr>
          <w:rFonts w:ascii="Chu Van An" w:hAnsi="Chu Van An" w:cs="Chu Van An"/>
          <w:b/>
          <w:position w:val="-6"/>
          <w:sz w:val="24"/>
          <w:szCs w:val="24"/>
          <w:lang w:val="nl-NL"/>
        </w:rPr>
        <w:object w:dxaOrig="920" w:dyaOrig="279" w14:anchorId="2B201746">
          <v:shape id="_x0000_i1459" type="#_x0000_t75" style="width:44.9pt;height:13.1pt" o:ole="">
            <v:imagedata r:id="rId977" o:title=""/>
          </v:shape>
          <o:OLEObject Type="Embed" ProgID="Equation.DSMT4" ShapeID="_x0000_i1459" DrawAspect="Content" ObjectID="_1685998041" r:id="rId978"/>
        </w:objec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</w:p>
    <w:p w14:paraId="3B58981E" w14:textId="77777777" w:rsidR="00FC7BD5" w:rsidRPr="006261B9" w:rsidRDefault="00FC7BD5" w:rsidP="000E3C58">
      <w:pPr>
        <w:spacing w:line="240" w:lineRule="auto"/>
        <w:ind w:left="284"/>
        <w:jc w:val="center"/>
        <w:rPr>
          <w:rFonts w:ascii="Chu Van An" w:hAnsi="Chu Van An" w:cs="Chu Van An"/>
          <w:b/>
          <w:iCs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iCs/>
          <w:color w:val="0000CC"/>
          <w:sz w:val="24"/>
          <w:szCs w:val="24"/>
          <w:lang w:val="nl-NL"/>
        </w:rPr>
        <w:t>Giải</w:t>
      </w:r>
    </w:p>
    <w:p w14:paraId="50D0996E" w14:textId="34F9E782" w:rsidR="00FC7BD5" w:rsidRPr="006261B9" w:rsidRDefault="00FC7BD5" w:rsidP="000E3C58">
      <w:pPr>
        <w:pStyle w:val="ListParagraph"/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Vì </w:t>
      </w:r>
      <w:r w:rsidRPr="006261B9">
        <w:rPr>
          <w:rFonts w:ascii="Chu Van An" w:hAnsi="Chu Van An" w:cs="Chu Van An"/>
          <w:b/>
          <w:position w:val="-6"/>
          <w:sz w:val="24"/>
          <w:szCs w:val="24"/>
          <w:lang w:val="nl-NL"/>
        </w:rPr>
        <w:object w:dxaOrig="920" w:dyaOrig="279" w14:anchorId="0929943A">
          <v:shape id="_x0000_i1460" type="#_x0000_t75" style="width:44.9pt;height:13.1pt" o:ole="">
            <v:imagedata r:id="rId977" o:title=""/>
          </v:shape>
          <o:OLEObject Type="Embed" ProgID="Equation.DSMT4" ShapeID="_x0000_i1460" DrawAspect="Content" ObjectID="_1685998042" r:id="rId979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 nên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1180" w:dyaOrig="279" w14:anchorId="1B28269A">
          <v:shape id="_x0000_i1461" type="#_x0000_t75" style="width:58.9pt;height:13.1pt" o:ole="">
            <v:imagedata r:id="rId980" o:title=""/>
          </v:shape>
          <o:OLEObject Type="Embed" ProgID="Equation.DSMT4" ShapeID="_x0000_i1461" DrawAspect="Content" ObjectID="_1685998043" r:id="rId981"/>
        </w:object>
      </w:r>
      <w:r w:rsidRPr="006261B9">
        <w:rPr>
          <w:rFonts w:ascii="Chu Van An" w:hAnsi="Chu Van An" w:cs="Chu Van An"/>
          <w:sz w:val="24"/>
          <w:szCs w:val="24"/>
        </w:rPr>
        <w:t xml:space="preserve">,do đó </w:t>
      </w:r>
      <w:r w:rsidR="00B701E3" w:rsidRPr="006261B9">
        <w:rPr>
          <w:rFonts w:ascii="Chu Van An" w:hAnsi="Chu Van An" w:cs="Chu Van An"/>
          <w:position w:val="-24"/>
          <w:sz w:val="24"/>
          <w:szCs w:val="24"/>
        </w:rPr>
        <w:object w:dxaOrig="3060" w:dyaOrig="620" w14:anchorId="6E5D97E4">
          <v:shape id="_x0000_i1462" type="#_x0000_t75" style="width:152.4pt;height:30.85pt" o:ole="">
            <v:imagedata r:id="rId982" o:title=""/>
          </v:shape>
          <o:OLEObject Type="Embed" ProgID="Equation.DSMT4" ShapeID="_x0000_i1462" DrawAspect="Content" ObjectID="_1685998044" r:id="rId983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</w:p>
    <w:p w14:paraId="28FCC834" w14:textId="49AE31AC" w:rsidR="00FC7BD5" w:rsidRPr="006261B9" w:rsidRDefault="00FC7BD5" w:rsidP="000E3C58">
      <w:pPr>
        <w:spacing w:line="240" w:lineRule="auto"/>
        <w:ind w:left="284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hàm số đạt giá trị lớn nhất là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00" w:dyaOrig="279" w14:anchorId="1798FDA4">
          <v:shape id="_x0000_i1463" type="#_x0000_t75" style="width:9.35pt;height:13.1pt" o:ole="">
            <v:imagedata r:id="rId984" o:title=""/>
          </v:shape>
          <o:OLEObject Type="Embed" ProgID="Equation.DSMT4" ShapeID="_x0000_i1463" DrawAspect="Content" ObjectID="_1685998045" r:id="rId985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tại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719" w:dyaOrig="620" w14:anchorId="63474123">
          <v:shape id="_x0000_i1464" type="#_x0000_t75" style="width:85.1pt;height:30.85pt" o:ole="">
            <v:imagedata r:id="rId986" o:title=""/>
          </v:shape>
          <o:OLEObject Type="Embed" ProgID="Equation.DSMT4" ShapeID="_x0000_i1464" DrawAspect="Content" ObjectID="_1685998046" r:id="rId987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.</w:t>
      </w:r>
    </w:p>
    <w:p w14:paraId="6FB5259C" w14:textId="48884CA4" w:rsidR="00EC5D1C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777" w:type="dxa"/>
        <w:tblInd w:w="-5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26"/>
        <w:gridCol w:w="3151"/>
      </w:tblGrid>
      <w:tr w:rsidR="004D5C97" w14:paraId="4DAE1FDC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4B98FD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1: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Tập giá trị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20" w:dyaOrig="315" w14:anchorId="4913FB5B">
                <v:shape id="_x0000_i1465" type="#_x0000_t75" style="width:51.45pt;height:15.9pt" o:ole="">
                  <v:imagedata r:id="rId988" o:title=""/>
                </v:shape>
                <o:OLEObject Type="Embed" ProgID="Equation.DSMT4" ShapeID="_x0000_i1465" DrawAspect="Content" ObjectID="_1685998047" r:id="rId98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là</w:t>
            </w:r>
          </w:p>
          <w:p w14:paraId="2C38F95A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675" w:dyaOrig="360" w14:anchorId="1E9EAC80">
                <v:shape id="_x0000_i1466" type="#_x0000_t75" style="width:33.65pt;height:17.75pt" o:ole="">
                  <v:imagedata r:id="rId990" o:title=""/>
                </v:shape>
                <o:OLEObject Type="Embed" ProgID="Equation.DSMT4" ShapeID="_x0000_i1466" DrawAspect="Content" ObjectID="_1685998048" r:id="rId991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540" w:dyaOrig="360" w14:anchorId="484C6731">
                <v:shape id="_x0000_i1467" type="#_x0000_t75" style="width:27.1pt;height:17.75pt" o:ole="">
                  <v:imagedata r:id="rId992" o:title=""/>
                </v:shape>
                <o:OLEObject Type="Embed" ProgID="Equation.DSMT4" ShapeID="_x0000_i1467" DrawAspect="Content" ObjectID="_1685998049" r:id="rId993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645" w:dyaOrig="360" w14:anchorId="361FA196">
                <v:shape id="_x0000_i1468" type="#_x0000_t75" style="width:31.8pt;height:17.75pt" o:ole="">
                  <v:imagedata r:id="rId994" o:title=""/>
                </v:shape>
                <o:OLEObject Type="Embed" ProgID="Equation.DSMT4" ShapeID="_x0000_i1468" DrawAspect="Content" ObjectID="_1685998050" r:id="rId995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495" w:dyaOrig="360" w14:anchorId="7686C8B6">
                <v:shape id="_x0000_i1469" type="#_x0000_t75" style="width:24.3pt;height:17.75pt" o:ole="">
                  <v:imagedata r:id="rId996" o:title=""/>
                </v:shape>
                <o:OLEObject Type="Embed" ProgID="Equation.DSMT4" ShapeID="_x0000_i1469" DrawAspect="Content" ObjectID="_1685998051" r:id="rId997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20C2CA90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E1BA1F" w14:textId="77777777" w:rsidR="004D5C97" w:rsidRDefault="004D5C97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4D5C97" w14:paraId="0C713E85" w14:textId="77777777" w:rsidTr="004D5C97">
        <w:trPr>
          <w:trHeight w:val="399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092AA4" w14:textId="77777777" w:rsidR="004D5C97" w:rsidRDefault="004D5C97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2: </w:t>
            </w:r>
            <w:r>
              <w:rPr>
                <w:rFonts w:ascii="Chu Van An" w:hAnsi="Chu Van An" w:cs="Chu Van An"/>
                <w:bCs/>
                <w:color w:val="000000" w:themeColor="text1"/>
                <w:lang w:val="fr-FR"/>
              </w:rPr>
              <w:t>T</w: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ìm giá trị nhỏ nhất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fr-FR"/>
              </w:rPr>
              <w:object w:dxaOrig="255" w:dyaOrig="225" w14:anchorId="2BCEEA6D">
                <v:shape id="_x0000_i1470" type="#_x0000_t75" style="width:13.1pt;height:11.2pt" o:ole="">
                  <v:imagedata r:id="rId998" o:title=""/>
                </v:shape>
                <o:OLEObject Type="Embed" ProgID="Equation.DSMT4" ShapeID="_x0000_i1470" DrawAspect="Content" ObjectID="_1685998052" r:id="rId999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fr-FR"/>
              </w:rPr>
              <w:object w:dxaOrig="1320" w:dyaOrig="615" w14:anchorId="3C041843">
                <v:shape id="_x0000_i1471" type="#_x0000_t75" style="width:66.4pt;height:30.85pt" o:ole="">
                  <v:imagedata r:id="rId1000" o:title=""/>
                </v:shape>
                <o:OLEObject Type="Embed" ProgID="Equation.DSMT4" ShapeID="_x0000_i1471" DrawAspect="Content" ObjectID="_1685998053" r:id="rId1001"/>
              </w:object>
            </w:r>
          </w:p>
          <w:p w14:paraId="76B5A8BF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bCs/>
                <w:color w:val="000000" w:themeColor="text1"/>
                <w:position w:val="-24"/>
                <w:sz w:val="24"/>
                <w:szCs w:val="24"/>
              </w:rPr>
              <w:object w:dxaOrig="630" w:dyaOrig="615" w14:anchorId="042392D1">
                <v:shape id="_x0000_i1472" type="#_x0000_t75" style="width:31.8pt;height:30.85pt" o:ole="">
                  <v:imagedata r:id="rId1002" o:title=""/>
                </v:shape>
                <o:OLEObject Type="Embed" ProgID="Equation.DSMT4" ShapeID="_x0000_i1472" DrawAspect="Content" ObjectID="_1685998054" r:id="rId1003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bCs/>
                <w:color w:val="000000" w:themeColor="text1"/>
                <w:position w:val="-28"/>
                <w:sz w:val="24"/>
                <w:szCs w:val="24"/>
              </w:rPr>
              <w:object w:dxaOrig="825" w:dyaOrig="660" w14:anchorId="63C4128C">
                <v:shape id="_x0000_i1473" type="#_x0000_t75" style="width:41.15pt;height:32.75pt" o:ole="">
                  <v:imagedata r:id="rId1004" o:title=""/>
                </v:shape>
                <o:OLEObject Type="Embed" ProgID="Equation.DSMT4" ShapeID="_x0000_i1473" DrawAspect="Content" ObjectID="_1685998055" r:id="rId1005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bCs/>
                <w:color w:val="000000" w:themeColor="text1"/>
                <w:position w:val="-6"/>
                <w:sz w:val="24"/>
                <w:szCs w:val="24"/>
              </w:rPr>
              <w:object w:dxaOrig="555" w:dyaOrig="285" w14:anchorId="74086EA8">
                <v:shape id="_x0000_i1474" type="#_x0000_t75" style="width:28.05pt;height:13.1pt" o:ole="">
                  <v:imagedata r:id="rId1006" o:title=""/>
                </v:shape>
                <o:OLEObject Type="Embed" ProgID="Equation.DSMT4" ShapeID="_x0000_i1474" DrawAspect="Content" ObjectID="_1685998056" r:id="rId1007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bCs/>
                <w:color w:val="000000" w:themeColor="text1"/>
                <w:position w:val="-6"/>
                <w:sz w:val="24"/>
                <w:szCs w:val="24"/>
              </w:rPr>
              <w:object w:dxaOrig="810" w:dyaOrig="345" w14:anchorId="028A0F28">
                <v:shape id="_x0000_i1475" type="#_x0000_t75" style="width:40.2pt;height:16.85pt" o:ole="">
                  <v:imagedata r:id="rId1008" o:title=""/>
                </v:shape>
                <o:OLEObject Type="Embed" ProgID="Equation.DSMT4" ShapeID="_x0000_i1475" DrawAspect="Content" ObjectID="_1685998057" r:id="rId100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217990E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5776B1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32DBEE85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781C1A" w14:textId="77777777" w:rsidR="004D5C97" w:rsidRDefault="004D5C97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3: </w:t>
            </w:r>
            <w:r>
              <w:rPr>
                <w:rFonts w:ascii="Chu Van An" w:hAnsi="Chu Van An" w:cs="Chu Van An"/>
                <w:bCs/>
                <w:color w:val="000000" w:themeColor="text1"/>
                <w:lang w:val="fr-FR"/>
              </w:rPr>
              <w:t xml:space="preserve">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2160" w:dyaOrig="675" w14:anchorId="05742935">
                <v:shape id="_x0000_i1476" type="#_x0000_t75" style="width:108.45pt;height:33.65pt" o:ole="">
                  <v:imagedata r:id="rId1010" o:title=""/>
                </v:shape>
                <o:OLEObject Type="Embed" ProgID="Equation.DSMT4" ShapeID="_x0000_i1476" DrawAspect="Content" ObjectID="_1685998058" r:id="rId1011"/>
              </w:object>
            </w:r>
            <w:r>
              <w:rPr>
                <w:rFonts w:ascii="Chu Van An" w:hAnsi="Chu Van An" w:cs="Chu Van An"/>
                <w:bCs/>
                <w:color w:val="000000" w:themeColor="text1"/>
                <w:lang w:val="fr-FR"/>
              </w:rPr>
              <w:t xml:space="preserve"> bằng</w:t>
            </w:r>
            <w:r>
              <w:rPr>
                <w:rFonts w:ascii="Chu Van An" w:hAnsi="Chu Van An" w:cs="Chu Van An"/>
                <w:color w:val="000000" w:themeColor="text1"/>
                <w:lang w:val="es-ES"/>
              </w:rPr>
              <w:t>.</w:t>
            </w:r>
          </w:p>
          <w:p w14:paraId="6DDAFC97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545D8828">
                <v:shape id="_x0000_i1477" type="#_x0000_t75" style="width:9.35pt;height:13.1pt" o:ole="">
                  <v:imagedata r:id="rId1012" o:title=""/>
                </v:shape>
                <o:OLEObject Type="Embed" ProgID="Equation.DSMT4" ShapeID="_x0000_i1477" DrawAspect="Content" ObjectID="_1685998059" r:id="rId1013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35" w:dyaOrig="255" w14:anchorId="233D5651">
                <v:shape id="_x0000_i1478" type="#_x0000_t75" style="width:5.6pt;height:13.1pt" o:ole="">
                  <v:imagedata r:id="rId1014" o:title=""/>
                </v:shape>
                <o:OLEObject Type="Embed" ProgID="Equation.DSMT4" ShapeID="_x0000_i1478" DrawAspect="Content" ObjectID="_1685998060" r:id="rId1015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80" w:dyaOrig="285" w14:anchorId="03252C48">
                <v:shape id="_x0000_i1479" type="#_x0000_t75" style="width:9.35pt;height:13.1pt" o:ole="">
                  <v:imagedata r:id="rId1016" o:title=""/>
                </v:shape>
                <o:OLEObject Type="Embed" ProgID="Equation.DSMT4" ShapeID="_x0000_i1479" DrawAspect="Content" ObjectID="_1685998061" r:id="rId1017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95" w:dyaOrig="255" w14:anchorId="44208B3D">
                <v:shape id="_x0000_i1480" type="#_x0000_t75" style="width:9.35pt;height:13.1pt" o:ole="">
                  <v:imagedata r:id="rId1018" o:title=""/>
                </v:shape>
                <o:OLEObject Type="Embed" ProgID="Equation.DSMT4" ShapeID="_x0000_i1480" DrawAspect="Content" ObjectID="_1685998062" r:id="rId1019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05192379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727AC0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4D5C97" w14:paraId="78B889A8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5A24D5" w14:textId="77777777" w:rsidR="004D5C97" w:rsidRDefault="004D5C97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4: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Tìm tâp giá trị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225" w:dyaOrig="255" w14:anchorId="2F8A8F23">
                <v:shape id="_x0000_i1481" type="#_x0000_t75" style="width:11.2pt;height:13.1pt" o:ole="">
                  <v:imagedata r:id="rId1020" o:title=""/>
                </v:shape>
                <o:OLEObject Type="Embed" ProgID="Equation.DSMT4" ShapeID="_x0000_i1481" DrawAspect="Content" ObjectID="_1685998063" r:id="rId1021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335" w:dyaOrig="300" w14:anchorId="71A1F260">
                <v:shape id="_x0000_i1482" type="#_x0000_t75" style="width:66.4pt;height:14.95pt" o:ole="">
                  <v:imagedata r:id="rId1022" o:title=""/>
                </v:shape>
                <o:OLEObject Type="Embed" ProgID="Equation.DSMT4" ShapeID="_x0000_i1482" DrawAspect="Content" ObjectID="_1685998064" r:id="rId1023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F43C1EB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020" w:dyaOrig="405" w14:anchorId="6CDC43B5">
                <v:shape id="_x0000_i1483" type="#_x0000_t75" style="width:51.45pt;height:20.55pt" o:ole="">
                  <v:imagedata r:id="rId1024" o:title=""/>
                </v:shape>
                <o:OLEObject Type="Embed" ProgID="Equation.DSMT4" ShapeID="_x0000_i1483" DrawAspect="Content" ObjectID="_1685998065" r:id="rId1025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065" w:dyaOrig="405" w14:anchorId="591E7A40">
                <v:shape id="_x0000_i1484" type="#_x0000_t75" style="width:53.3pt;height:20.55pt" o:ole="">
                  <v:imagedata r:id="rId1026" o:title=""/>
                </v:shape>
                <o:OLEObject Type="Embed" ProgID="Equation.DSMT4" ShapeID="_x0000_i1484" DrawAspect="Content" ObjectID="_1685998066" r:id="rId1027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573133C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15" w:dyaOrig="405" w14:anchorId="0144E111">
                <v:shape id="_x0000_i1485" type="#_x0000_t75" style="width:45.8pt;height:20.55pt" o:ole="">
                  <v:imagedata r:id="rId1028" o:title=""/>
                </v:shape>
                <o:OLEObject Type="Embed" ProgID="Equation.DSMT4" ShapeID="_x0000_i1485" DrawAspect="Content" ObjectID="_1685998067" r:id="rId102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15" w:dyaOrig="405" w14:anchorId="4A7AE74C">
                <v:shape id="_x0000_i1486" type="#_x0000_t75" style="width:45.8pt;height:20.55pt" o:ole="">
                  <v:imagedata r:id="rId1030" o:title=""/>
                </v:shape>
                <o:OLEObject Type="Embed" ProgID="Equation.DSMT4" ShapeID="_x0000_i1486" DrawAspect="Content" ObjectID="_1685998068" r:id="rId1031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AB5CDD9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A6CAA2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0F274144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85E5F2" w14:textId="77777777" w:rsidR="004D5C97" w:rsidRDefault="004D5C97">
            <w:pPr>
              <w:mirrorIndents/>
              <w:rPr>
                <w:rFonts w:ascii="Chu Van An" w:eastAsiaTheme="minorEastAsia" w:hAnsi="Chu Van An" w:cs="Chu Van An"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5: </w: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Tìm giá trị lớn nhất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fr-FR"/>
              </w:rPr>
              <w:object w:dxaOrig="315" w:dyaOrig="255" w14:anchorId="68082932">
                <v:shape id="_x0000_i1487" type="#_x0000_t75" style="width:15.9pt;height:13.1pt" o:ole="">
                  <v:imagedata r:id="rId1032" o:title=""/>
                </v:shape>
                <o:OLEObject Type="Embed" ProgID="Equation.DSMT4" ShapeID="_x0000_i1487" DrawAspect="Content" ObjectID="_1685998069" r:id="rId1033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  <w:lang w:val="fr-FR"/>
              </w:rPr>
              <w:object w:dxaOrig="1965" w:dyaOrig="360" w14:anchorId="1C215F9F">
                <v:shape id="_x0000_i1488" type="#_x0000_t75" style="width:98.2pt;height:17.75pt" o:ole="">
                  <v:imagedata r:id="rId1034" o:title=""/>
                </v:shape>
                <o:OLEObject Type="Embed" ProgID="Equation.DSMT4" ShapeID="_x0000_i1488" DrawAspect="Content" ObjectID="_1685998070" r:id="rId1035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5DD34EC0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1185" w:dyaOrig="345" w14:anchorId="475E2549">
                <v:shape id="_x0000_i1489" type="#_x0000_t75" style="width:58.9pt;height:16.85pt" o:ole="">
                  <v:imagedata r:id="rId1036" o:title=""/>
                </v:shape>
                <o:OLEObject Type="Embed" ProgID="Equation.DSMT4" ShapeID="_x0000_i1489" DrawAspect="Content" ObjectID="_1685998071" r:id="rId1037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  <w:lang w:val="nl-NL"/>
              </w:rPr>
              <w:object w:dxaOrig="660" w:dyaOrig="285" w14:anchorId="01C94926">
                <v:shape id="_x0000_i1490" type="#_x0000_t75" style="width:32.75pt;height:13.1pt" o:ole="">
                  <v:imagedata r:id="rId1038" o:title=""/>
                </v:shape>
                <o:OLEObject Type="Embed" ProgID="Equation.DSMT4" ShapeID="_x0000_i1490" DrawAspect="Content" ObjectID="_1685998072" r:id="rId1039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0E8113CA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8"/>
                <w:sz w:val="24"/>
                <w:szCs w:val="24"/>
              </w:rPr>
              <w:object w:dxaOrig="1140" w:dyaOrig="360" w14:anchorId="2207F24D">
                <v:shape id="_x0000_i1491" type="#_x0000_t75" style="width:57.05pt;height:17.75pt" o:ole="">
                  <v:imagedata r:id="rId1040" o:title=""/>
                </v:shape>
                <o:OLEObject Type="Embed" ProgID="Equation.DSMT4" ShapeID="_x0000_i1491" DrawAspect="Content" ObjectID="_1685998073" r:id="rId1041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nl-NL"/>
              </w:rPr>
              <w:object w:dxaOrig="1140" w:dyaOrig="345" w14:anchorId="25E72FFF">
                <v:shape id="_x0000_i1492" type="#_x0000_t75" style="width:57.05pt;height:16.85pt" o:ole="">
                  <v:imagedata r:id="rId1042" o:title=""/>
                </v:shape>
                <o:OLEObject Type="Embed" ProgID="Equation.DSMT4" ShapeID="_x0000_i1492" DrawAspect="Content" ObjectID="_1685998074" r:id="rId1043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08E0DF6A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E78D5F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4F5FCACE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FF99AE" w14:textId="77777777" w:rsidR="004D5C97" w:rsidRDefault="004D5C97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6: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875" w:dyaOrig="300" w14:anchorId="312900B6">
                <v:shape id="_x0000_i1493" type="#_x0000_t75" style="width:93.5pt;height:14.95pt" o:ole="">
                  <v:imagedata r:id="rId1044" o:title=""/>
                </v:shape>
                <o:OLEObject Type="Embed" ProgID="Equation.DSMT4" ShapeID="_x0000_i1493" DrawAspect="Content" ObjectID="_1685998075" r:id="rId1045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là</w:t>
            </w:r>
          </w:p>
          <w:p w14:paraId="3BB78918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8"/>
                <w:sz w:val="24"/>
                <w:szCs w:val="24"/>
              </w:rPr>
              <w:object w:dxaOrig="480" w:dyaOrig="360" w14:anchorId="0D0D0D01">
                <v:shape id="_x0000_i1494" type="#_x0000_t75" style="width:24.3pt;height:17.75pt" o:ole="">
                  <v:imagedata r:id="rId1046" o:title=""/>
                </v:shape>
                <o:OLEObject Type="Embed" ProgID="Equation.DSMT4" ShapeID="_x0000_i1494" DrawAspect="Content" ObjectID="_1685998076" r:id="rId1047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8"/>
                <w:sz w:val="24"/>
                <w:szCs w:val="24"/>
              </w:rPr>
              <w:object w:dxaOrig="630" w:dyaOrig="360" w14:anchorId="48B88C65">
                <v:shape id="_x0000_i1495" type="#_x0000_t75" style="width:31.8pt;height:17.75pt" o:ole="">
                  <v:imagedata r:id="rId1048" o:title=""/>
                </v:shape>
                <o:OLEObject Type="Embed" ProgID="Equation.DSMT4" ShapeID="_x0000_i1495" DrawAspect="Content" ObjectID="_1685998077" r:id="rId104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6AEEDEE6">
                <v:shape id="_x0000_i1496" type="#_x0000_t75" style="width:9.35pt;height:13.1pt" o:ole="">
                  <v:imagedata r:id="rId1050" o:title=""/>
                </v:shape>
                <o:OLEObject Type="Embed" ProgID="Equation.DSMT4" ShapeID="_x0000_i1496" DrawAspect="Content" ObjectID="_1685998078" r:id="rId1051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300" w:dyaOrig="285" w14:anchorId="68EA0015">
                <v:shape id="_x0000_i1497" type="#_x0000_t75" style="width:14.95pt;height:13.1pt" o:ole="">
                  <v:imagedata r:id="rId1052" o:title=""/>
                </v:shape>
                <o:OLEObject Type="Embed" ProgID="Equation.DSMT4" ShapeID="_x0000_i1497" DrawAspect="Content" ObjectID="_1685998079" r:id="rId1053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B133251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7E03AC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5F806BE3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F41B47" w14:textId="77777777" w:rsidR="004D5C97" w:rsidRDefault="004D5C97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7: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Tìm 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965" w:dyaOrig="375" w14:anchorId="7412206F">
                <v:shape id="_x0000_i1498" type="#_x0000_t75" style="width:98.2pt;height:18.7pt" o:ole="">
                  <v:imagedata r:id="rId1054" o:title=""/>
                </v:shape>
                <o:OLEObject Type="Embed" ProgID="Equation.DSMT4" ShapeID="_x0000_i1498" DrawAspect="Content" ObjectID="_1685998080" r:id="rId1055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37C72F7C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330" w:dyaOrig="285" w14:anchorId="7673375C">
                <v:shape id="_x0000_i1499" type="#_x0000_t75" style="width:16.85pt;height:13.1pt" o:ole="">
                  <v:imagedata r:id="rId1056" o:title=""/>
                </v:shape>
                <o:OLEObject Type="Embed" ProgID="Equation.DSMT4" ShapeID="_x0000_i1499" DrawAspect="Content" ObjectID="_1685998081" r:id="rId1057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300" w:dyaOrig="255" w14:anchorId="3D1FBA22">
                <v:shape id="_x0000_i1500" type="#_x0000_t75" style="width:14.95pt;height:13.1pt" o:ole="">
                  <v:imagedata r:id="rId1058" o:title=""/>
                </v:shape>
                <o:OLEObject Type="Embed" ProgID="Equation.DSMT4" ShapeID="_x0000_i1500" DrawAspect="Content" ObjectID="_1685998082" r:id="rId1059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053491FB">
                <v:shape id="_x0000_i1501" type="#_x0000_t75" style="width:9.35pt;height:13.1pt" o:ole="">
                  <v:imagedata r:id="rId1060" o:title=""/>
                </v:shape>
                <o:OLEObject Type="Embed" ProgID="Equation.DSMT4" ShapeID="_x0000_i1501" DrawAspect="Content" ObjectID="_1685998083" r:id="rId1061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4CD105AD">
                <v:shape id="_x0000_i1502" type="#_x0000_t75" style="width:9.35pt;height:13.1pt" o:ole="">
                  <v:imagedata r:id="rId1062" o:title=""/>
                </v:shape>
                <o:OLEObject Type="Embed" ProgID="Equation.DSMT4" ShapeID="_x0000_i1502" DrawAspect="Content" ObjectID="_1685998084" r:id="rId1063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p w14:paraId="6F7586D4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C26A9B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196A1AB7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B7CA6A" w14:textId="77777777" w:rsidR="004D5C97" w:rsidRDefault="004D5C97">
            <w:pPr>
              <w:pStyle w:val="ListParagraph"/>
              <w:ind w:left="0"/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8: </w:t>
            </w:r>
            <w:r>
              <w:rPr>
                <w:rFonts w:ascii="Chu Van An" w:eastAsia="Arial" w:hAnsi="Chu Van An" w:cs="Chu Van An"/>
                <w:color w:val="000000" w:themeColor="text1"/>
                <w:lang w:val="pt-BR"/>
              </w:rPr>
              <w:t xml:space="preserve">Gọi </w:t>
            </w:r>
            <w:r>
              <w:rPr>
                <w:rFonts w:ascii="Chu Van An" w:eastAsia="Arial" w:hAnsi="Chu Van An" w:cs="Chu Van An"/>
                <w:color w:val="000000" w:themeColor="text1"/>
                <w:position w:val="-4"/>
                <w:sz w:val="24"/>
                <w:szCs w:val="24"/>
                <w:lang w:val="pt-BR"/>
              </w:rPr>
              <w:object w:dxaOrig="315" w:dyaOrig="255" w14:anchorId="09D3A03B">
                <v:shape id="_x0000_i1503" type="#_x0000_t75" style="width:15.9pt;height:13.1pt" o:ole="">
                  <v:imagedata r:id="rId1064" o:title=""/>
                </v:shape>
                <o:OLEObject Type="Embed" ProgID="Equation.DSMT4" ShapeID="_x0000_i1503" DrawAspect="Content" ObjectID="_1685998085" r:id="rId1065"/>
              </w:object>
            </w:r>
            <w:r>
              <w:rPr>
                <w:rFonts w:ascii="Chu Van An" w:eastAsia="Arial" w:hAnsi="Chu Van An" w:cs="Chu Van An"/>
                <w:color w:val="000000" w:themeColor="text1"/>
                <w:lang w:val="pt-BR"/>
              </w:rPr>
              <w:t xml:space="preserve">, </w:t>
            </w:r>
            <w:r>
              <w:rPr>
                <w:rFonts w:ascii="Chu Van An" w:eastAsia="Arial" w:hAnsi="Chu Van An" w:cs="Chu Van An"/>
                <w:color w:val="000000" w:themeColor="text1"/>
                <w:position w:val="-6"/>
                <w:sz w:val="24"/>
                <w:szCs w:val="24"/>
                <w:lang w:val="pt-BR"/>
              </w:rPr>
              <w:object w:dxaOrig="255" w:dyaOrig="210" w14:anchorId="16B6BDDE">
                <v:shape id="_x0000_i1504" type="#_x0000_t75" style="width:13.1pt;height:9.35pt" o:ole="">
                  <v:imagedata r:id="rId1066" o:title=""/>
                </v:shape>
                <o:OLEObject Type="Embed" ProgID="Equation.DSMT4" ShapeID="_x0000_i1504" DrawAspect="Content" ObjectID="_1685998086" r:id="rId1067"/>
              </w:object>
            </w:r>
            <w:r>
              <w:rPr>
                <w:rFonts w:ascii="Chu Van An" w:eastAsia="Arial" w:hAnsi="Chu Van An" w:cs="Chu Van An"/>
                <w:color w:val="000000" w:themeColor="text1"/>
                <w:lang w:val="pt-BR"/>
              </w:rPr>
              <w:t xml:space="preserve"> tương ứng là giá trị lớn nhất và giá trị nhỏ nhất của hàm số </w:t>
            </w:r>
            <w:r>
              <w:rPr>
                <w:rFonts w:ascii="Chu Van An" w:eastAsia="Arial" w:hAnsi="Chu Van An" w:cs="Chu Van An"/>
                <w:color w:val="000000" w:themeColor="text1"/>
                <w:position w:val="-24"/>
                <w:sz w:val="24"/>
                <w:szCs w:val="24"/>
                <w:lang w:val="pt-BR"/>
              </w:rPr>
              <w:object w:dxaOrig="1395" w:dyaOrig="615" w14:anchorId="7B9EBD98">
                <v:shape id="_x0000_i1505" type="#_x0000_t75" style="width:70.15pt;height:30.85pt" o:ole="">
                  <v:imagedata r:id="rId1068" o:title=""/>
                </v:shape>
                <o:OLEObject Type="Embed" ProgID="Equation.DSMT4" ShapeID="_x0000_i1505" DrawAspect="Content" ObjectID="_1685998087" r:id="rId1069"/>
              </w:object>
            </w:r>
            <w:r>
              <w:rPr>
                <w:rFonts w:ascii="Chu Van An" w:eastAsia="Arial" w:hAnsi="Chu Van An" w:cs="Chu Van An"/>
                <w:color w:val="000000" w:themeColor="text1"/>
                <w:lang w:val="pt-BR"/>
              </w:rPr>
              <w:t>. Khẳng định nào sau đây đúng?</w:t>
            </w:r>
          </w:p>
          <w:p w14:paraId="11DD3461" w14:textId="77777777" w:rsidR="004D5C97" w:rsidRDefault="004D5C97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00" w:themeColor="text1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pt-BR"/>
              </w:rPr>
              <w:object w:dxaOrig="1170" w:dyaOrig="285" w14:anchorId="13DC6928">
                <v:shape id="_x0000_i1506" type="#_x0000_t75" style="width:58.9pt;height:13.1pt" o:ole="">
                  <v:imagedata r:id="rId1070" o:title=""/>
                </v:shape>
                <o:OLEObject Type="Embed" ProgID="Equation.DSMT4" ShapeID="_x0000_i1506" DrawAspect="Content" ObjectID="_1685998088" r:id="rId1071"/>
              </w:objec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pt-BR"/>
              </w:rPr>
              <w:object w:dxaOrig="1185" w:dyaOrig="270" w14:anchorId="09BADD9B">
                <v:shape id="_x0000_i1507" type="#_x0000_t75" style="width:58.9pt;height:13.1pt" o:ole="">
                  <v:imagedata r:id="rId1072" o:title=""/>
                </v:shape>
                <o:OLEObject Type="Embed" ProgID="Equation.DSMT4" ShapeID="_x0000_i1507" DrawAspect="Content" ObjectID="_1685998089" r:id="rId1073"/>
              </w:object>
            </w:r>
          </w:p>
          <w:p w14:paraId="6E2F27FB" w14:textId="77777777" w:rsidR="004D5C97" w:rsidRDefault="004D5C97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00" w:themeColor="text1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pt-BR"/>
              </w:rPr>
              <w:object w:dxaOrig="1185" w:dyaOrig="270" w14:anchorId="60D42E04">
                <v:shape id="_x0000_i1508" type="#_x0000_t75" style="width:58.9pt;height:13.1pt" o:ole="">
                  <v:imagedata r:id="rId1074" o:title=""/>
                </v:shape>
                <o:OLEObject Type="Embed" ProgID="Equation.DSMT4" ShapeID="_x0000_i1508" DrawAspect="Content" ObjectID="_1685998090" r:id="rId1075"/>
              </w:objec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pt-BR"/>
              </w:rPr>
              <w:object w:dxaOrig="1050" w:dyaOrig="285" w14:anchorId="46F63DD3">
                <v:shape id="_x0000_i1509" type="#_x0000_t75" style="width:52.35pt;height:13.1pt" o:ole="">
                  <v:imagedata r:id="rId1076" o:title=""/>
                </v:shape>
                <o:OLEObject Type="Embed" ProgID="Equation.DSMT4" ShapeID="_x0000_i1509" DrawAspect="Content" ObjectID="_1685998091" r:id="rId1077"/>
              </w:object>
            </w:r>
          </w:p>
          <w:p w14:paraId="221DB19C" w14:textId="77777777" w:rsidR="004D5C97" w:rsidRDefault="004D5C97">
            <w:pPr>
              <w:mirrorIndents/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337706" w14:textId="77777777" w:rsidR="004D5C97" w:rsidRDefault="004D5C97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3C2F920F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8FA9C9" w14:textId="77777777" w:rsidR="004D5C97" w:rsidRDefault="004D5C97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9: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725" w:dyaOrig="375" w14:anchorId="6FAE907B">
                <v:shape id="_x0000_i1510" type="#_x0000_t75" style="width:85.1pt;height:18.7pt" o:ole="">
                  <v:imagedata r:id="rId1078" o:title=""/>
                </v:shape>
                <o:OLEObject Type="Embed" ProgID="Equation.DSMT4" ShapeID="_x0000_i1510" DrawAspect="Content" ObjectID="_1685998092" r:id="rId1079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color w:val="000000" w:themeColor="text1"/>
              </w:rPr>
              <w:t>có tất cả bao nhiêu nghiệm nguyên.</w:t>
            </w:r>
          </w:p>
          <w:p w14:paraId="20714C8D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135" w:dyaOrig="255" w14:anchorId="16E9ADCE">
                <v:shape id="_x0000_i1511" type="#_x0000_t75" style="width:5.6pt;height:13.1pt" o:ole="">
                  <v:imagedata r:id="rId1080" o:title=""/>
                </v:shape>
                <o:OLEObject Type="Embed" ProgID="Equation.DSMT4" ShapeID="_x0000_i1511" DrawAspect="Content" ObjectID="_1685998093" r:id="rId1081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195" w:dyaOrig="255" w14:anchorId="1DBD79B3">
                <v:shape id="_x0000_i1512" type="#_x0000_t75" style="width:9.35pt;height:13.1pt" o:ole="">
                  <v:imagedata r:id="rId1082" o:title=""/>
                </v:shape>
                <o:OLEObject Type="Embed" ProgID="Equation.DSMT4" ShapeID="_x0000_i1512" DrawAspect="Content" ObjectID="_1685998094" r:id="rId1083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08F294E8">
                <v:shape id="_x0000_i1513" type="#_x0000_t75" style="width:9.35pt;height:13.1pt" o:ole="">
                  <v:imagedata r:id="rId1084" o:title=""/>
                </v:shape>
                <o:OLEObject Type="Embed" ProgID="Equation.DSMT4" ShapeID="_x0000_i1513" DrawAspect="Content" ObjectID="_1685998095" r:id="rId1085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195" w:dyaOrig="255" w14:anchorId="5D4749B1">
                <v:shape id="_x0000_i1514" type="#_x0000_t75" style="width:9.35pt;height:13.1pt" o:ole="">
                  <v:imagedata r:id="rId1086" o:title=""/>
                </v:shape>
                <o:OLEObject Type="Embed" ProgID="Equation.DSMT4" ShapeID="_x0000_i1514" DrawAspect="Content" ObjectID="_1685998096" r:id="rId1087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>.</w:t>
            </w:r>
          </w:p>
          <w:p w14:paraId="35929078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BD1DDD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4636D04D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031D13" w14:textId="77777777" w:rsidR="004D5C97" w:rsidRDefault="004D5C97">
            <w:pPr>
              <w:pStyle w:val="ListParagraph"/>
              <w:ind w:left="0"/>
              <w:mirrorIndents/>
              <w:rPr>
                <w:rStyle w:val="fontstyle01"/>
                <w:rFonts w:ascii="Chu Van An" w:eastAsiaTheme="minorEastAsia" w:hAnsi="Chu Van An" w:cs="Chu Van An"/>
                <w:color w:val="000000" w:themeColor="text1"/>
              </w:rPr>
            </w:pPr>
            <w:r>
              <w:rPr>
                <w:rStyle w:val="fontstyle01"/>
                <w:rFonts w:ascii="Chu Van An" w:hAnsi="Chu Van An" w:cs="Chu Van An"/>
                <w:b/>
                <w:color w:val="0000FF"/>
              </w:rPr>
              <w:t xml:space="preserve">Câu 10: </w:t>
            </w:r>
            <w:r>
              <w:rPr>
                <w:rFonts w:ascii="Chu Van An" w:hAnsi="Chu Van An" w:cs="Chu Van An"/>
                <w:color w:val="000000" w:themeColor="text1"/>
                <w:lang w:val="de-DE"/>
              </w:rPr>
              <w:t xml:space="preserve">Giá trị lớn nhất của hàm số </w:t>
            </w:r>
            <w:r>
              <w:rPr>
                <w:rFonts w:ascii="Chu Van An" w:eastAsiaTheme="minorEastAsia" w:hAnsi="Chu Van An" w:cs="Chu Van An"/>
                <w:color w:val="000000" w:themeColor="text1"/>
                <w:position w:val="-14"/>
                <w:sz w:val="24"/>
                <w:szCs w:val="24"/>
                <w:lang w:val="de-DE"/>
              </w:rPr>
              <w:object w:dxaOrig="2715" w:dyaOrig="405" w14:anchorId="12E2FB19">
                <v:shape id="_x0000_i1515" type="#_x0000_t75" style="width:135.6pt;height:20.55pt" o:ole="">
                  <v:imagedata r:id="rId1088" o:title=""/>
                </v:shape>
                <o:OLEObject Type="Embed" ProgID="Equation.DSMT4" ShapeID="_x0000_i1515" DrawAspect="Content" ObjectID="_1685998097" r:id="rId1089"/>
              </w:object>
            </w:r>
            <w:r>
              <w:rPr>
                <w:rFonts w:ascii="Chu Van An" w:hAnsi="Chu Van An" w:cs="Chu Van An"/>
                <w:color w:val="000000" w:themeColor="text1"/>
                <w:lang w:val="de-DE"/>
              </w:rPr>
              <w:t xml:space="preserve"> là</w:t>
            </w:r>
          </w:p>
          <w:p w14:paraId="7A7F0A49" w14:textId="77777777" w:rsidR="004D5C97" w:rsidRDefault="004D5C97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</w:pPr>
            <w:r>
              <w:rPr>
                <w:rStyle w:val="fontstyle01"/>
                <w:rFonts w:ascii="Chu Van An" w:eastAsia="Times New Roman" w:hAnsi="Chu Van An" w:cs="Chu Van An"/>
                <w:b/>
                <w:color w:val="0000FF"/>
              </w:rPr>
              <w:tab/>
            </w:r>
            <w:r>
              <w:rPr>
                <w:rStyle w:val="fontstyle01"/>
                <w:rFonts w:ascii="MS PMincho" w:eastAsia="MS PMincho" w:hAnsi="MS PMincho" w:cs="Chu Van An" w:hint="eastAsia"/>
                <w:b/>
                <w:color w:val="0000FF"/>
              </w:rPr>
              <w:t>Ⓐ.</w:t>
            </w:r>
            <w:r>
              <w:rPr>
                <w:rStyle w:val="fontstyle01"/>
                <w:rFonts w:ascii="Chu Van An" w:hAnsi="Chu Van An" w:cs="Chu Van An"/>
                <w:color w:val="000000" w:themeColor="text1"/>
              </w:rPr>
              <w:t xml:space="preserve"> </w: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vi-VN"/>
              </w:rPr>
              <w:object w:dxaOrig="285" w:dyaOrig="285" w14:anchorId="28C7A1DC">
                <v:shape id="_x0000_i1516" type="#_x0000_t75" style="width:13.1pt;height:13.1pt" o:ole="">
                  <v:imagedata r:id="rId1090" o:title=""/>
                </v:shape>
                <o:OLEObject Type="Embed" ProgID="Equation.DSMT4" ShapeID="_x0000_i1516" DrawAspect="Content" ObjectID="_1685998098" r:id="rId1091"/>
              </w:objec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Style w:val="fontstyle01"/>
                <w:rFonts w:ascii="MS PMincho" w:eastAsia="MS PMincho" w:hAnsi="MS PMincho" w:cs="Chu Van An" w:hint="eastAsia"/>
                <w:b/>
                <w:color w:val="0000FF"/>
              </w:rPr>
              <w:t>Ⓑ.</w: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vi-VN"/>
              </w:rPr>
              <w:object w:dxaOrig="780" w:dyaOrig="345" w14:anchorId="0D993C1B">
                <v:shape id="_x0000_i1517" type="#_x0000_t75" style="width:39.25pt;height:16.85pt" o:ole="">
                  <v:imagedata r:id="rId1092" o:title=""/>
                </v:shape>
                <o:OLEObject Type="Embed" ProgID="Equation.DSMT4" ShapeID="_x0000_i1517" DrawAspect="Content" ObjectID="_1685998099" r:id="rId1093"/>
              </w:objec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Style w:val="fontstyle01"/>
                <w:rFonts w:ascii="MS PMincho" w:eastAsia="MS PMincho" w:hAnsi="MS PMincho" w:cs="Chu Van An" w:hint="eastAsia"/>
                <w:b/>
                <w:color w:val="0000FF"/>
              </w:rPr>
              <w:t>Ⓒ.</w: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vi-VN"/>
              </w:rPr>
              <w:object w:dxaOrig="780" w:dyaOrig="345" w14:anchorId="4AA3A0B7">
                <v:shape id="_x0000_i1518" type="#_x0000_t75" style="width:39.25pt;height:16.85pt" o:ole="">
                  <v:imagedata r:id="rId1094" o:title=""/>
                </v:shape>
                <o:OLEObject Type="Embed" ProgID="Equation.DSMT4" ShapeID="_x0000_i1518" DrawAspect="Content" ObjectID="_1685998100" r:id="rId1095"/>
              </w:objec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ab/>
            </w:r>
            <w:r>
              <w:rPr>
                <w:rStyle w:val="fontstyle01"/>
                <w:rFonts w:ascii="MS PMincho" w:eastAsia="MS PMincho" w:hAnsi="MS PMincho" w:cs="Chu Van An" w:hint="eastAsia"/>
                <w:b/>
                <w:color w:val="0000FF"/>
              </w:rPr>
              <w:t>Ⓓ.</w:t>
            </w:r>
            <w:r>
              <w:rPr>
                <w:rStyle w:val="fontstyle01"/>
                <w:rFonts w:ascii="Chu Van An" w:eastAsia="Times New Rom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 w:themeColor="text1"/>
                <w:position w:val="-6"/>
                <w:sz w:val="24"/>
                <w:szCs w:val="24"/>
                <w:lang w:val="vi-VN"/>
              </w:rPr>
              <w:object w:dxaOrig="705" w:dyaOrig="345" w14:anchorId="02595C35">
                <v:shape id="_x0000_i1519" type="#_x0000_t75" style="width:35.55pt;height:16.85pt" o:ole="">
                  <v:imagedata r:id="rId1096" o:title=""/>
                </v:shape>
                <o:OLEObject Type="Embed" ProgID="Equation.DSMT4" ShapeID="_x0000_i1519" DrawAspect="Content" ObjectID="_1685998101" r:id="rId1097"/>
              </w:object>
            </w:r>
          </w:p>
          <w:p w14:paraId="76BA8F0C" w14:textId="77777777" w:rsidR="004D5C97" w:rsidRDefault="004D5C97">
            <w:pPr>
              <w:contextualSpacing/>
              <w:mirrorIndents/>
              <w:rPr>
                <w:rFonts w:eastAsiaTheme="minorEastAsia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0EBB5D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0F35CEF0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E1FB01" w14:textId="77777777" w:rsidR="004D5C97" w:rsidRDefault="004D5C97">
            <w:pPr>
              <w:mirrorIndents/>
              <w:rPr>
                <w:rFonts w:eastAsiaTheme="minorEastAsia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11: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2115" w:dyaOrig="360" w14:anchorId="39331AEC">
                <v:shape id="_x0000_i1520" type="#_x0000_t75" style="width:105.65pt;height:17.75pt" o:ole="">
                  <v:imagedata r:id="rId1098" o:title=""/>
                </v:shape>
                <o:OLEObject Type="Embed" ProgID="Equation.DSMT4" ShapeID="_x0000_i1520" DrawAspect="Content" ObjectID="_1685998102" r:id="rId109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là</w:t>
            </w:r>
          </w:p>
          <w:p w14:paraId="5B6737D1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435" w:dyaOrig="285" w14:anchorId="789C9604">
                <v:shape id="_x0000_i1521" type="#_x0000_t75" style="width:21.5pt;height:13.1pt" o:ole="">
                  <v:imagedata r:id="rId1100" o:title=""/>
                </v:shape>
                <o:OLEObject Type="Embed" ProgID="Equation.DSMT4" ShapeID="_x0000_i1521" DrawAspect="Content" ObjectID="_1685998103" r:id="rId1101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315" w:dyaOrig="285" w14:anchorId="2A3416D5">
                <v:shape id="_x0000_i1522" type="#_x0000_t75" style="width:15.9pt;height:13.1pt" o:ole="">
                  <v:imagedata r:id="rId1102" o:title=""/>
                </v:shape>
                <o:OLEObject Type="Embed" ProgID="Equation.DSMT4" ShapeID="_x0000_i1522" DrawAspect="Content" ObjectID="_1685998104" r:id="rId1103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95" w:dyaOrig="285" w14:anchorId="2B5CBB21">
                <v:shape id="_x0000_i1523" type="#_x0000_t75" style="width:9.35pt;height:13.1pt" o:ole="">
                  <v:imagedata r:id="rId1104" o:title=""/>
                </v:shape>
                <o:OLEObject Type="Embed" ProgID="Equation.DSMT4" ShapeID="_x0000_i1523" DrawAspect="Content" ObjectID="_1685998105" r:id="rId1105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1F839AFC">
                <v:shape id="_x0000_i1524" type="#_x0000_t75" style="width:9.35pt;height:13.1pt" o:ole="">
                  <v:imagedata r:id="rId1106" o:title=""/>
                </v:shape>
                <o:OLEObject Type="Embed" ProgID="Equation.DSMT4" ShapeID="_x0000_i1524" DrawAspect="Content" ObjectID="_1685998106" r:id="rId1107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1D540B1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1F9222" w14:textId="77777777" w:rsidR="004D5C97" w:rsidRDefault="004D5C97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20928EE1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508396" w14:textId="77777777" w:rsidR="004D5C97" w:rsidRDefault="004D5C97">
            <w:pPr>
              <w:mirrorIndents/>
              <w:rPr>
                <w:rFonts w:ascii="Chu Van An" w:eastAsiaTheme="minorEastAsia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12: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Tìm tập giá trị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70" w:dyaOrig="330" w14:anchorId="16DD7FA7">
                <v:shape id="_x0000_i1525" type="#_x0000_t75" style="width:73.85pt;height:16.85pt" o:ole="">
                  <v:imagedata r:id="rId1108" o:title=""/>
                </v:shape>
                <o:OLEObject Type="Embed" ProgID="Equation.DSMT4" ShapeID="_x0000_i1525" DrawAspect="Content" ObjectID="_1685998107" r:id="rId110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11D4E664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645" w:dyaOrig="405" w14:anchorId="4A76F5CB">
                <v:shape id="_x0000_i1526" type="#_x0000_t75" style="width:31.8pt;height:20.55pt" o:ole="">
                  <v:imagedata r:id="rId1110" o:title=""/>
                </v:shape>
                <o:OLEObject Type="Embed" ProgID="Equation.DSMT4" ShapeID="_x0000_i1526" DrawAspect="Content" ObjectID="_1685998108" r:id="rId1111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810" w:dyaOrig="405" w14:anchorId="50C05B90">
                <v:shape id="_x0000_i1527" type="#_x0000_t75" style="width:40.2pt;height:20.55pt" o:ole="">
                  <v:imagedata r:id="rId1112" o:title=""/>
                </v:shape>
                <o:OLEObject Type="Embed" ProgID="Equation.DSMT4" ShapeID="_x0000_i1527" DrawAspect="Content" ObjectID="_1685998109" r:id="rId1113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675" w:dyaOrig="405" w14:anchorId="7E8595F3">
                <v:shape id="_x0000_i1528" type="#_x0000_t75" style="width:33.65pt;height:20.55pt" o:ole="">
                  <v:imagedata r:id="rId1114" o:title=""/>
                </v:shape>
                <o:OLEObject Type="Embed" ProgID="Equation.DSMT4" ShapeID="_x0000_i1528" DrawAspect="Content" ObjectID="_1685998110" r:id="rId1115"/>
              </w:objec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495" w:dyaOrig="405" w14:anchorId="65D68808">
                <v:shape id="_x0000_i1529" type="#_x0000_t75" style="width:24.3pt;height:20.55pt" o:ole="">
                  <v:imagedata r:id="rId1116" o:title=""/>
                </v:shape>
                <o:OLEObject Type="Embed" ProgID="Equation.DSMT4" ShapeID="_x0000_i1529" DrawAspect="Content" ObjectID="_1685998111" r:id="rId1117"/>
              </w:object>
            </w:r>
          </w:p>
          <w:p w14:paraId="2F973616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02C6D4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1F1C3E3A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801BBD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13: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2145" w:dyaOrig="360" w14:anchorId="722D8560">
                <v:shape id="_x0000_i1530" type="#_x0000_t75" style="width:107.55pt;height:17.75pt" o:ole="">
                  <v:imagedata r:id="rId1118" o:title=""/>
                </v:shape>
                <o:OLEObject Type="Embed" ProgID="Equation.DSMT4" ShapeID="_x0000_i1530" DrawAspect="Content" ObjectID="_1685998112" r:id="rId111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là</w:t>
            </w:r>
          </w:p>
          <w:p w14:paraId="1AB4FEE0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4"/>
                <w:sz w:val="24"/>
                <w:szCs w:val="24"/>
              </w:rPr>
              <w:object w:dxaOrig="195" w:dyaOrig="255" w14:anchorId="5762B859">
                <v:shape id="_x0000_i1531" type="#_x0000_t75" style="width:9.35pt;height:13.1pt" o:ole="">
                  <v:imagedata r:id="rId1120" o:title=""/>
                </v:shape>
                <o:OLEObject Type="Embed" ProgID="Equation.DSMT4" ShapeID="_x0000_i1531" DrawAspect="Content" ObjectID="_1685998113" r:id="rId1121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01470D92">
                <v:shape id="_x0000_i1532" type="#_x0000_t75" style="width:9.35pt;height:13.1pt" o:ole="">
                  <v:imagedata r:id="rId1122" o:title=""/>
                </v:shape>
                <o:OLEObject Type="Embed" ProgID="Equation.DSMT4" ShapeID="_x0000_i1532" DrawAspect="Content" ObjectID="_1685998114" r:id="rId1123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95" w:dyaOrig="285" w14:anchorId="1DE04859">
                <v:shape id="_x0000_i1533" type="#_x0000_t75" style="width:9.35pt;height:13.1pt" o:ole="">
                  <v:imagedata r:id="rId1124" o:title=""/>
                </v:shape>
                <o:OLEObject Type="Embed" ProgID="Equation.DSMT4" ShapeID="_x0000_i1533" DrawAspect="Content" ObjectID="_1685998115" r:id="rId1125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6"/>
                <w:sz w:val="24"/>
                <w:szCs w:val="24"/>
              </w:rPr>
              <w:object w:dxaOrig="180" w:dyaOrig="285" w14:anchorId="40443B8D">
                <v:shape id="_x0000_i1534" type="#_x0000_t75" style="width:9.35pt;height:13.1pt" o:ole="">
                  <v:imagedata r:id="rId1126" o:title=""/>
                </v:shape>
                <o:OLEObject Type="Embed" ProgID="Equation.DSMT4" ShapeID="_x0000_i1534" DrawAspect="Content" ObjectID="_1685998116" r:id="rId1127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2CA2895B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7C2173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2C862C32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8BFDE1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14: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và 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55" w:dyaOrig="315" w14:anchorId="14AD5E90">
                <v:shape id="_x0000_i1535" type="#_x0000_t75" style="width:73.85pt;height:15.9pt" o:ole="">
                  <v:imagedata r:id="rId1128" o:title=""/>
                </v:shape>
                <o:OLEObject Type="Embed" ProgID="Equation.DSMT4" ShapeID="_x0000_i1535" DrawAspect="Content" ObjectID="_1685998117" r:id="rId112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lần lượt là:</w:t>
            </w:r>
          </w:p>
          <w:p w14:paraId="2A976D2B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975" w:dyaOrig="315" w14:anchorId="5A117D4C">
                <v:shape id="_x0000_i1536" type="#_x0000_t75" style="width:48.6pt;height:15.9pt" o:ole="">
                  <v:imagedata r:id="rId1130" o:title=""/>
                </v:shape>
                <o:OLEObject Type="Embed" ProgID="Equation.DSMT4" ShapeID="_x0000_i1536" DrawAspect="Content" ObjectID="_1685998118" r:id="rId1131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675" w:dyaOrig="315" w14:anchorId="6C00B548">
                <v:shape id="_x0000_i1537" type="#_x0000_t75" style="width:33.65pt;height:15.9pt" o:ole="">
                  <v:imagedata r:id="rId1132" o:title=""/>
                </v:shape>
                <o:OLEObject Type="Embed" ProgID="Equation.DSMT4" ShapeID="_x0000_i1537" DrawAspect="Content" ObjectID="_1685998119" r:id="rId1133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825" w:dyaOrig="315" w14:anchorId="723781D7">
                <v:shape id="_x0000_i1538" type="#_x0000_t75" style="width:41.15pt;height:15.9pt" o:ole="">
                  <v:imagedata r:id="rId1134" o:title=""/>
                </v:shape>
                <o:OLEObject Type="Embed" ProgID="Equation.DSMT4" ShapeID="_x0000_i1538" DrawAspect="Content" ObjectID="_1685998120" r:id="rId1135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795" w:dyaOrig="315" w14:anchorId="567D0A84">
                <v:shape id="_x0000_i1539" type="#_x0000_t75" style="width:40.2pt;height:15.9pt" o:ole="">
                  <v:imagedata r:id="rId1136" o:title=""/>
                </v:shape>
                <o:OLEObject Type="Embed" ProgID="Equation.DSMT4" ShapeID="_x0000_i1539" DrawAspect="Content" ObjectID="_1685998121" r:id="rId1137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E43C897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7304A6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7F8BF5B6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5A567A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lastRenderedPageBreak/>
              <w:t xml:space="preserve">Câu 15: </w: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 xml:space="preserve">Giá trị lớn nhất và 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00" w:dyaOrig="315" w14:anchorId="16095C12">
                <v:shape id="_x0000_i1540" type="#_x0000_t75" style="width:44.9pt;height:15.9pt" o:ole="">
                  <v:imagedata r:id="rId1138" o:title=""/>
                </v:shape>
                <o:OLEObject Type="Embed" ProgID="Equation.DSMT4" ShapeID="_x0000_i1540" DrawAspect="Content" ObjectID="_1685998122" r:id="rId1139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 xml:space="preserve"> trên đoạn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1125" w:dyaOrig="675" w14:anchorId="001DEA85">
                <v:shape id="_x0000_i1541" type="#_x0000_t75" style="width:56.1pt;height:33.65pt" o:ole="">
                  <v:imagedata r:id="rId1140" o:title=""/>
                </v:shape>
                <o:OLEObject Type="Embed" ProgID="Equation.DSMT4" ShapeID="_x0000_i1541" DrawAspect="Content" ObjectID="_1685998123" r:id="rId1141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 xml:space="preserve"> lần lượt là:</w:t>
            </w:r>
          </w:p>
          <w:p w14:paraId="4EB457C4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405" w:dyaOrig="615" w14:anchorId="16BAAAD7">
                <v:shape id="_x0000_i1542" type="#_x0000_t75" style="width:20.55pt;height:30.85pt" o:ole="">
                  <v:imagedata r:id="rId1142" o:title=""/>
                </v:shape>
                <o:OLEObject Type="Embed" ProgID="Equation.DSMT4" ShapeID="_x0000_i1542" DrawAspect="Content" ObjectID="_1685998124" r:id="rId1143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 xml:space="preserve">;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555" w:dyaOrig="675" w14:anchorId="1238A844">
                <v:shape id="_x0000_i1543" type="#_x0000_t75" style="width:28.05pt;height:33.65pt" o:ole="">
                  <v:imagedata r:id="rId1144" o:title=""/>
                </v:shape>
                <o:OLEObject Type="Embed" ProgID="Equation.DSMT4" ShapeID="_x0000_i1543" DrawAspect="Content" ObjectID="_1685998125" r:id="rId1145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55" w:dyaOrig="675" w14:anchorId="229BF65A">
                <v:shape id="_x0000_i1544" type="#_x0000_t75" style="width:28.05pt;height:33.65pt" o:ole="">
                  <v:imagedata r:id="rId1146" o:title=""/>
                </v:shape>
                <o:OLEObject Type="Embed" ProgID="Equation.DSMT4" ShapeID="_x0000_i1544" DrawAspect="Content" ObjectID="_1685998126" r:id="rId1147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 xml:space="preserve">;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300" w:dyaOrig="255" w14:anchorId="5446A8D3">
                <v:shape id="_x0000_i1545" type="#_x0000_t75" style="width:14.95pt;height:13.1pt" o:ole="">
                  <v:imagedata r:id="rId1148" o:title=""/>
                </v:shape>
                <o:OLEObject Type="Embed" ProgID="Equation.DSMT4" ShapeID="_x0000_i1545" DrawAspect="Content" ObjectID="_1685998127" r:id="rId1149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7797E50C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55" w:dyaOrig="675" w14:anchorId="35C799AB">
                <v:shape id="_x0000_i1546" type="#_x0000_t75" style="width:28.05pt;height:33.65pt" o:ole="">
                  <v:imagedata r:id="rId1150" o:title=""/>
                </v:shape>
                <o:OLEObject Type="Embed" ProgID="Equation.DSMT4" ShapeID="_x0000_i1546" DrawAspect="Content" ObjectID="_1685998128" r:id="rId1151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 xml:space="preserve">;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  <w:lang w:val="vi-VN"/>
              </w:rPr>
              <w:object w:dxaOrig="315" w:dyaOrig="255" w14:anchorId="455F07FE">
                <v:shape id="_x0000_i1547" type="#_x0000_t75" style="width:15.9pt;height:13.1pt" o:ole="">
                  <v:imagedata r:id="rId1152" o:title=""/>
                </v:shape>
                <o:OLEObject Type="Embed" ProgID="Equation.DSMT4" ShapeID="_x0000_i1547" DrawAspect="Content" ObjectID="_1685998129" r:id="rId1153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85" w:dyaOrig="675" w14:anchorId="69C27110">
                <v:shape id="_x0000_i1548" type="#_x0000_t75" style="width:29pt;height:33.65pt" o:ole="">
                  <v:imagedata r:id="rId1154" o:title=""/>
                </v:shape>
                <o:OLEObject Type="Embed" ProgID="Equation.DSMT4" ShapeID="_x0000_i1548" DrawAspect="Content" ObjectID="_1685998130" r:id="rId1155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 xml:space="preserve">;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555" w:dyaOrig="675" w14:anchorId="63787230">
                <v:shape id="_x0000_i1549" type="#_x0000_t75" style="width:28.05pt;height:33.65pt" o:ole="">
                  <v:imagedata r:id="rId1156" o:title=""/>
                </v:shape>
                <o:OLEObject Type="Embed" ProgID="Equation.DSMT4" ShapeID="_x0000_i1549" DrawAspect="Content" ObjectID="_1685998131" r:id="rId1157"/>
              </w:object>
            </w:r>
            <w:r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193AFE50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3B0DC5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65043BCE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5E3B55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Câu 16: </w: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Giả sử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15" w:dyaOrig="255" w14:anchorId="1EC1938D">
                <v:shape id="_x0000_i1550" type="#_x0000_t75" style="width:15.9pt;height:13.1pt" o:ole="">
                  <v:imagedata r:id="rId1158" o:title=""/>
                </v:shape>
                <o:OLEObject Type="Embed" ProgID="Equation.DSMT4" ShapeID="_x0000_i1550" DrawAspect="Content" ObjectID="_1685998132" r:id="rId1159"/>
              </w:objec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 là giá trị lớn nhất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55" w:dyaOrig="225" w14:anchorId="03464239">
                <v:shape id="_x0000_i1551" type="#_x0000_t75" style="width:13.1pt;height:11.2pt" o:ole="">
                  <v:imagedata r:id="rId1160" o:title=""/>
                </v:shape>
                <o:OLEObject Type="Embed" ProgID="Equation.DSMT4" ShapeID="_x0000_i1551" DrawAspect="Content" ObjectID="_1685998133" r:id="rId1161"/>
              </w:objec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 là 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2055" w:dyaOrig="615" w14:anchorId="39672873">
                <v:shape id="_x0000_i1552" type="#_x0000_t75" style="width:102.85pt;height:30.85pt" o:ole="">
                  <v:imagedata r:id="rId1162" o:title=""/>
                </v:shape>
                <o:OLEObject Type="Embed" ProgID="Equation.DSMT4" ShapeID="_x0000_i1552" DrawAspect="Content" ObjectID="_1685998134" r:id="rId1163"/>
              </w:objec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 trên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255" w:dyaOrig="255" w14:anchorId="45878FE8">
                <v:shape id="_x0000_i1553" type="#_x0000_t75" style="width:13.1pt;height:13.1pt" o:ole="">
                  <v:imagedata r:id="rId1164" o:title=""/>
                </v:shape>
                <o:OLEObject Type="Embed" ProgID="Equation.DSMT4" ShapeID="_x0000_i1553" DrawAspect="Content" ObjectID="_1685998135" r:id="rId1165"/>
              </w:object>
            </w:r>
            <w:r>
              <w:rPr>
                <w:rFonts w:ascii="Chu Van An" w:hAnsi="Chu Van An" w:cs="Chu Van An"/>
                <w:color w:val="000000" w:themeColor="text1"/>
                <w:lang w:val="pt-BR"/>
              </w:rPr>
              <w:t xml:space="preserve">. Tìm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705" w:dyaOrig="285" w14:anchorId="7CA896BD">
                <v:shape id="_x0000_i1554" type="#_x0000_t75" style="width:35.55pt;height:13.1pt" o:ole="">
                  <v:imagedata r:id="rId1166" o:title=""/>
                </v:shape>
                <o:OLEObject Type="Embed" ProgID="Equation.DSMT4" ShapeID="_x0000_i1554" DrawAspect="Content" ObjectID="_1685998136" r:id="rId1167"/>
              </w:object>
            </w:r>
          </w:p>
          <w:p w14:paraId="3516FB3B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lang w:val="pt-B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pt-BR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60" w:dyaOrig="345" w14:anchorId="6AABBA3B">
                <v:shape id="_x0000_i1555" type="#_x0000_t75" style="width:32.75pt;height:16.85pt" o:ole="">
                  <v:imagedata r:id="rId1168" o:title=""/>
                </v:shape>
                <o:OLEObject Type="Embed" ProgID="Equation.DSMT4" ShapeID="_x0000_i1555" DrawAspect="Content" ObjectID="_1685998137" r:id="rId1169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pt-BR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59146716">
                <v:shape id="_x0000_i1556" type="#_x0000_t75" style="width:9.35pt;height:13.1pt" o:ole="">
                  <v:imagedata r:id="rId1170" o:title=""/>
                </v:shape>
                <o:OLEObject Type="Embed" ProgID="Equation.DSMT4" ShapeID="_x0000_i1556" DrawAspect="Content" ObjectID="_1685998138" r:id="rId1171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pt-BR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35" w:dyaOrig="255" w14:anchorId="7EC3A848">
                <v:shape id="_x0000_i1557" type="#_x0000_t75" style="width:5.6pt;height:13.1pt" o:ole="">
                  <v:imagedata r:id="rId1172" o:title=""/>
                </v:shape>
                <o:OLEObject Type="Embed" ProgID="Equation.DSMT4" ShapeID="_x0000_i1557" DrawAspect="Content" ObjectID="_1685998139" r:id="rId1173"/>
              </w:objec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pt-BR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pt-B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331BC493">
                <v:shape id="_x0000_i1558" type="#_x0000_t75" style="width:14.95pt;height:13.1pt" o:ole="">
                  <v:imagedata r:id="rId1174" o:title=""/>
                </v:shape>
                <o:OLEObject Type="Embed" ProgID="Equation.DSMT4" ShapeID="_x0000_i1558" DrawAspect="Content" ObjectID="_1685998140" r:id="rId1175"/>
              </w:object>
            </w:r>
          </w:p>
          <w:p w14:paraId="4DB0C79F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E6F9A7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1F549743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773A41" w14:textId="77777777" w:rsidR="004D5C97" w:rsidRDefault="004D5C97">
            <w:pPr>
              <w:mirrorIndents/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Câu 17: </w: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70" w:dyaOrig="345" w14:anchorId="4B50FCF7">
                <v:shape id="_x0000_i1559" type="#_x0000_t75" style="width:73.85pt;height:16.85pt" o:ole="">
                  <v:imagedata r:id="rId1176" o:title=""/>
                </v:shape>
                <o:OLEObject Type="Embed" ProgID="Equation.DSMT4" ShapeID="_x0000_i1559" DrawAspect="Content" ObjectID="_1685998141" r:id="rId1177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 xml:space="preserve"> đạt giá trị nhỏ nhất tại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615" w:dyaOrig="375" w14:anchorId="7D056718">
                <v:shape id="_x0000_i1560" type="#_x0000_t75" style="width:30.85pt;height:18.7pt" o:ole="">
                  <v:imagedata r:id="rId1178" o:title=""/>
                </v:shape>
                <o:OLEObject Type="Embed" ProgID="Equation.DSMT4" ShapeID="_x0000_i1560" DrawAspect="Content" ObjectID="_1685998142" r:id="rId1179"/>
              </w:object>
            </w:r>
            <w:r>
              <w:rPr>
                <w:rFonts w:ascii="Chu Van An" w:hAnsi="Chu Van An" w:cs="Chu Van An"/>
                <w:color w:val="000000" w:themeColor="text1"/>
                <w:lang w:val="fr-FR"/>
              </w:rPr>
              <w:t>. Mệnh đề nào sau đây là đúng?</w:t>
            </w:r>
          </w:p>
          <w:p w14:paraId="6F02C972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fr-FR"/>
              </w:rPr>
              <w:t>Ⓐ.</w: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 w:val="24"/>
                <w:szCs w:val="24"/>
              </w:rPr>
              <w:object w:dxaOrig="1965" w:dyaOrig="375" w14:anchorId="5350FBFA">
                <v:shape id="_x0000_i1561" type="#_x0000_t75" style="width:98.2pt;height:18.7pt" o:ole="">
                  <v:imagedata r:id="rId1180" o:title=""/>
                </v:shape>
                <o:OLEObject Type="Embed" ProgID="Equation.DSMT4" ShapeID="_x0000_i1561" DrawAspect="Content" ObjectID="_1685998143" r:id="rId1181"/>
              </w:objec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fr-FR"/>
              </w:rPr>
              <w:t>Ⓑ.</w: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24"/>
                <w:sz w:val="24"/>
                <w:szCs w:val="24"/>
              </w:rPr>
              <w:object w:dxaOrig="1890" w:dyaOrig="615" w14:anchorId="64DF9430">
                <v:shape id="_x0000_i1562" type="#_x0000_t75" style="width:94.45pt;height:30.85pt" o:ole="">
                  <v:imagedata r:id="rId1182" o:title=""/>
                </v:shape>
                <o:OLEObject Type="Embed" ProgID="Equation.DSMT4" ShapeID="_x0000_i1562" DrawAspect="Content" ObjectID="_1685998144" r:id="rId1183"/>
              </w:object>
            </w:r>
          </w:p>
          <w:p w14:paraId="58F701BD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 w:val="24"/>
                <w:szCs w:val="24"/>
              </w:rPr>
              <w:object w:dxaOrig="1620" w:dyaOrig="375" w14:anchorId="7044E4A1">
                <v:shape id="_x0000_i1563" type="#_x0000_t75" style="width:81.35pt;height:18.7pt" o:ole="">
                  <v:imagedata r:id="rId1184" o:title=""/>
                </v:shape>
                <o:OLEObject Type="Embed" ProgID="Equation.DSMT4" ShapeID="_x0000_i1563" DrawAspect="Content" ObjectID="_1685998145" r:id="rId1185"/>
              </w:objec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fr-FR"/>
              </w:rPr>
              <w:t>Ⓓ.</w:t>
            </w:r>
            <w:r>
              <w:rPr>
                <w:rFonts w:ascii="Chu Van An" w:hAnsi="Chu Van An" w:cs="Chu Van An"/>
                <w:b/>
                <w:bCs/>
                <w:color w:val="000000" w:themeColor="text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2"/>
                <w:sz w:val="24"/>
                <w:szCs w:val="24"/>
              </w:rPr>
              <w:object w:dxaOrig="1485" w:dyaOrig="375" w14:anchorId="1E03E39C">
                <v:shape id="_x0000_i1564" type="#_x0000_t75" style="width:73.85pt;height:18.7pt" o:ole="">
                  <v:imagedata r:id="rId1186" o:title=""/>
                </v:shape>
                <o:OLEObject Type="Embed" ProgID="Equation.DSMT4" ShapeID="_x0000_i1564" DrawAspect="Content" ObjectID="_1685998146" r:id="rId1187"/>
              </w:object>
            </w:r>
          </w:p>
          <w:p w14:paraId="170A9C16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12A51A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756B79D5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3B9D64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18: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và 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800" w:dyaOrig="375" w14:anchorId="163F9989">
                <v:shape id="_x0000_i1565" type="#_x0000_t75" style="width:89.75pt;height:18.7pt" o:ole="">
                  <v:imagedata r:id="rId1188" o:title=""/>
                </v:shape>
                <o:OLEObject Type="Embed" ProgID="Equation.DSMT4" ShapeID="_x0000_i1565" DrawAspect="Content" ObjectID="_1685998147" r:id="rId118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 xml:space="preserve"> lần lượt là:</w:t>
            </w:r>
          </w:p>
          <w:p w14:paraId="0911B3B6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855" w:dyaOrig="375" w14:anchorId="20F1E9A6">
                <v:shape id="_x0000_i1566" type="#_x0000_t75" style="width:43pt;height:18.7pt" o:ole="">
                  <v:imagedata r:id="rId1190" o:title=""/>
                </v:shape>
                <o:OLEObject Type="Embed" ProgID="Equation.DSMT4" ShapeID="_x0000_i1566" DrawAspect="Content" ObjectID="_1685998148" r:id="rId1191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675" w:dyaOrig="315" w14:anchorId="7B9D46B7">
                <v:shape id="_x0000_i1567" type="#_x0000_t75" style="width:33.65pt;height:15.9pt" o:ole="">
                  <v:imagedata r:id="rId1192" o:title=""/>
                </v:shape>
                <o:OLEObject Type="Embed" ProgID="Equation.DSMT4" ShapeID="_x0000_i1567" DrawAspect="Content" ObjectID="_1685998149" r:id="rId1193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975" w:dyaOrig="375" w14:anchorId="5BAECA46">
                <v:shape id="_x0000_i1568" type="#_x0000_t75" style="width:48.6pt;height:18.7pt" o:ole="">
                  <v:imagedata r:id="rId1194" o:title=""/>
                </v:shape>
                <o:OLEObject Type="Embed" ProgID="Equation.DSMT4" ShapeID="_x0000_i1568" DrawAspect="Content" ObjectID="_1685998150" r:id="rId1195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00" w:themeColor="text1"/>
                <w:position w:val="-10"/>
                <w:sz w:val="24"/>
                <w:szCs w:val="24"/>
              </w:rPr>
              <w:object w:dxaOrig="1275" w:dyaOrig="375" w14:anchorId="5B92B991">
                <v:shape id="_x0000_i1569" type="#_x0000_t75" style="width:63.6pt;height:18.7pt" o:ole="">
                  <v:imagedata r:id="rId1196" o:title=""/>
                </v:shape>
                <o:OLEObject Type="Embed" ProgID="Equation.DSMT4" ShapeID="_x0000_i1569" DrawAspect="Content" ObjectID="_1685998151" r:id="rId1197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0728114E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2C9C0E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5260D3BF" w14:textId="77777777" w:rsidTr="004D5C97"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2DDBC9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19: </w:t>
            </w:r>
            <w:r>
              <w:rPr>
                <w:rFonts w:ascii="Chu Van An" w:hAnsi="Chu Van An" w:cs="Chu Van An"/>
                <w:color w:val="000000" w:themeColor="text1"/>
              </w:rPr>
              <w:t>Tìm</w: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 xml:space="preserve"> giá trị nhỏ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2115" w:dyaOrig="360" w14:anchorId="26E5DD39">
                <v:shape id="_x0000_i1570" type="#_x0000_t75" style="width:105.65pt;height:17.75pt" o:ole="">
                  <v:imagedata r:id="rId1198" o:title=""/>
                </v:shape>
                <o:OLEObject Type="Embed" ProgID="Equation.DSMT4" ShapeID="_x0000_i1570" DrawAspect="Content" ObjectID="_1685998152" r:id="rId1199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75558E26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420" w:dyaOrig="285" w14:anchorId="5B649C9C">
                <v:shape id="_x0000_i1571" type="#_x0000_t75" style="width:20.55pt;height:13.1pt" o:ole="">
                  <v:imagedata r:id="rId1200" o:title=""/>
                </v:shape>
                <o:OLEObject Type="Embed" ProgID="Equation.DSMT4" ShapeID="_x0000_i1571" DrawAspect="Content" ObjectID="_1685998153" r:id="rId1201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345" w:dyaOrig="285" w14:anchorId="3DD902C2">
                <v:shape id="_x0000_i1572" type="#_x0000_t75" style="width:16.85pt;height:13.1pt" o:ole="">
                  <v:imagedata r:id="rId1202" o:title=""/>
                </v:shape>
                <o:OLEObject Type="Embed" ProgID="Equation.DSMT4" ShapeID="_x0000_i1572" DrawAspect="Content" ObjectID="_1685998154" r:id="rId1203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345" w:dyaOrig="285" w14:anchorId="494BB081">
                <v:shape id="_x0000_i1573" type="#_x0000_t75" style="width:16.85pt;height:13.1pt" o:ole="">
                  <v:imagedata r:id="rId1204" o:title=""/>
                </v:shape>
                <o:OLEObject Type="Embed" ProgID="Equation.DSMT4" ShapeID="_x0000_i1573" DrawAspect="Content" ObjectID="_1685998155" r:id="rId1205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77BF3182">
                <v:shape id="_x0000_i1574" type="#_x0000_t75" style="width:9.35pt;height:13.1pt" o:ole="">
                  <v:imagedata r:id="rId1206" o:title=""/>
                </v:shape>
                <o:OLEObject Type="Embed" ProgID="Equation.DSMT4" ShapeID="_x0000_i1574" DrawAspect="Content" ObjectID="_1685998156" r:id="rId1207"/>
              </w:object>
            </w:r>
            <w:r>
              <w:rPr>
                <w:rFonts w:ascii="Chu Van An" w:hAnsi="Chu Van An" w:cs="Chu Van An"/>
                <w:color w:val="000000" w:themeColor="text1"/>
                <w:lang w:val="nl-NL"/>
              </w:rPr>
              <w:t>.</w:t>
            </w:r>
          </w:p>
          <w:p w14:paraId="6E3B49BA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886392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4D5C97" w14:paraId="16B9BFF1" w14:textId="77777777" w:rsidTr="004D5C97">
        <w:trPr>
          <w:trHeight w:val="374"/>
        </w:trPr>
        <w:tc>
          <w:tcPr>
            <w:tcW w:w="7626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7A81C07" w14:textId="77777777" w:rsidR="004D5C97" w:rsidRDefault="004D5C97">
            <w:pPr>
              <w:mirrorIndents/>
              <w:rPr>
                <w:rFonts w:ascii="Chu Van An" w:hAnsi="Chu Van An" w:cs="Chu Van An"/>
                <w:b/>
                <w:color w:val="000000" w:themeColor="text1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20: </w:t>
            </w:r>
            <w:r>
              <w:rPr>
                <w:rFonts w:ascii="Chu Van An" w:hAnsi="Chu Van An" w:cs="Chu Van An"/>
                <w:color w:val="000000" w:themeColor="text1"/>
              </w:rPr>
              <w:t xml:space="preserve">Giá trị nhỏ nhất và giá trị lớn nhất của hàm số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830" w:dyaOrig="435" w14:anchorId="7CDB3099">
                <v:shape id="_x0000_i1575" type="#_x0000_t75" style="width:91.65pt;height:21.5pt" o:ole="">
                  <v:imagedata r:id="rId1208" o:title=""/>
                </v:shape>
                <o:OLEObject Type="Embed" ProgID="Equation.DSMT4" ShapeID="_x0000_i1575" DrawAspect="Content" ObjectID="_1685998157" r:id="rId1209"/>
              </w:object>
            </w:r>
            <w:r>
              <w:rPr>
                <w:rFonts w:ascii="Chu Van An" w:hAnsi="Chu Van An" w:cs="Chu Van An"/>
                <w:color w:val="000000" w:themeColor="text1"/>
              </w:rPr>
              <w:t>là:</w:t>
            </w:r>
          </w:p>
          <w:p w14:paraId="374829FC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 w:eastAsia="vi-VN"/>
              </w:rPr>
              <w:t>Ⓐ.</w:t>
            </w:r>
            <w:r>
              <w:rPr>
                <w:rFonts w:ascii="Chu Van An" w:hAnsi="Chu Van An" w:cs="Chu Van An"/>
                <w:b/>
                <w:color w:val="000000" w:themeColor="text1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vi-VN" w:eastAsia="vi-VN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195" w:dyaOrig="285" w14:anchorId="7FE45ED4">
                <v:shape id="_x0000_i1576" type="#_x0000_t75" style="width:9.35pt;height:13.1pt" o:ole="">
                  <v:imagedata r:id="rId1210" o:title=""/>
                </v:shape>
                <o:OLEObject Type="Embed" ProgID="Equation.DSMT4" ShapeID="_x0000_i1576" DrawAspect="Content" ObjectID="_1685998158" r:id="rId1211"/>
              </w:object>
            </w:r>
            <w:r>
              <w:rPr>
                <w:rFonts w:ascii="Chu Van An" w:hAnsi="Chu Van An" w:cs="Chu Van An"/>
                <w:color w:val="000000" w:themeColor="text1"/>
                <w:lang w:val="vi-VN" w:eastAsia="vi-VN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60" w:dyaOrig="345" w14:anchorId="7716F7F4">
                <v:shape id="_x0000_i1577" type="#_x0000_t75" style="width:32.75pt;height:16.85pt" o:ole="">
                  <v:imagedata r:id="rId1212" o:title=""/>
                </v:shape>
                <o:OLEObject Type="Embed" ProgID="Equation.DSMT4" ShapeID="_x0000_i1577" DrawAspect="Content" ObjectID="_1685998159" r:id="rId1213"/>
              </w:object>
            </w:r>
            <w:r>
              <w:rPr>
                <w:rFonts w:ascii="Chu Van An" w:hAnsi="Chu Van An" w:cs="Chu Van An"/>
                <w:color w:val="000000" w:themeColor="text1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 w:eastAsia="vi-VN"/>
              </w:rPr>
              <w:t>Ⓑ.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47333F1B">
                <v:shape id="_x0000_i1578" type="#_x0000_t75" style="width:14.95pt;height:13.1pt" o:ole="">
                  <v:imagedata r:id="rId1214" o:title=""/>
                </v:shape>
                <o:OLEObject Type="Embed" ProgID="Equation.DSMT4" ShapeID="_x0000_i1578" DrawAspect="Content" ObjectID="_1685998160" r:id="rId1215"/>
              </w:object>
            </w:r>
            <w:r>
              <w:rPr>
                <w:rFonts w:ascii="Chu Van An" w:hAnsi="Chu Van An" w:cs="Chu Van An"/>
                <w:color w:val="000000" w:themeColor="text1"/>
                <w:lang w:val="vi-VN" w:eastAsia="vi-VN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60" w:dyaOrig="345" w14:anchorId="1408C534">
                <v:shape id="_x0000_i1579" type="#_x0000_t75" style="width:32.75pt;height:16.85pt" o:ole="">
                  <v:imagedata r:id="rId1216" o:title=""/>
                </v:shape>
                <o:OLEObject Type="Embed" ProgID="Equation.DSMT4" ShapeID="_x0000_i1579" DrawAspect="Content" ObjectID="_1685998161" r:id="rId1217"/>
              </w:object>
            </w:r>
            <w:r>
              <w:rPr>
                <w:rFonts w:ascii="Chu Van An" w:hAnsi="Chu Van An" w:cs="Chu Van An"/>
                <w:color w:val="000000" w:themeColor="text1"/>
                <w:lang w:eastAsia="vi-VN"/>
              </w:rPr>
              <w:t>.</w:t>
            </w:r>
          </w:p>
          <w:p w14:paraId="667F8289" w14:textId="77777777" w:rsidR="004D5C97" w:rsidRDefault="004D5C97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</w:pPr>
            <w:r>
              <w:rPr>
                <w:rFonts w:ascii="Chu Van An" w:hAnsi="Chu Van An" w:cs="Chu Van An"/>
                <w:b/>
                <w:color w:val="0000FF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 w:eastAsia="vi-VN"/>
              </w:rPr>
              <w:t>Ⓒ.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2F821FED">
                <v:shape id="_x0000_i1580" type="#_x0000_t75" style="width:14.95pt;height:13.1pt" o:ole="">
                  <v:imagedata r:id="rId1218" o:title=""/>
                </v:shape>
                <o:OLEObject Type="Embed" ProgID="Equation.DSMT4" ShapeID="_x0000_i1580" DrawAspect="Content" ObjectID="_1685998162" r:id="rId1219"/>
              </w:object>
            </w:r>
            <w:r>
              <w:rPr>
                <w:rFonts w:ascii="Chu Van An" w:hAnsi="Chu Van An" w:cs="Chu Van An"/>
                <w:color w:val="000000" w:themeColor="text1"/>
                <w:lang w:val="vi-VN" w:eastAsia="vi-VN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2E0F9E3E">
                <v:shape id="_x0000_i1581" type="#_x0000_t75" style="width:14.95pt;height:13.1pt" o:ole="">
                  <v:imagedata r:id="rId1220" o:title=""/>
                </v:shape>
                <o:OLEObject Type="Embed" ProgID="Equation.DSMT4" ShapeID="_x0000_i1581" DrawAspect="Content" ObjectID="_1685998163" r:id="rId1221"/>
              </w:object>
            </w:r>
            <w:r>
              <w:rPr>
                <w:rFonts w:ascii="Chu Van An" w:hAnsi="Chu Van An" w:cs="Chu Van An"/>
                <w:color w:val="000000" w:themeColor="text1"/>
                <w:lang w:eastAsia="vi-VN"/>
              </w:rPr>
              <w:t>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 w:eastAsia="vi-VN"/>
              </w:rPr>
              <w:t>Ⓓ.</w:t>
            </w:r>
            <w:r>
              <w:rPr>
                <w:rFonts w:ascii="Chu Van An" w:hAnsi="Chu Van An" w:cs="Chu Van An"/>
                <w:b/>
                <w:color w:val="000000" w:themeColor="text1"/>
                <w:lang w:val="vi-VN" w:eastAsia="vi-VN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00" w:dyaOrig="255" w14:anchorId="28366D84">
                <v:shape id="_x0000_i1582" type="#_x0000_t75" style="width:14.95pt;height:13.1pt" o:ole="">
                  <v:imagedata r:id="rId1222" o:title=""/>
                </v:shape>
                <o:OLEObject Type="Embed" ProgID="Equation.DSMT4" ShapeID="_x0000_i1582" DrawAspect="Content" ObjectID="_1685998164" r:id="rId1223"/>
              </w:object>
            </w:r>
            <w:r>
              <w:rPr>
                <w:rFonts w:ascii="Chu Van An" w:hAnsi="Chu Van An" w:cs="Chu Van An"/>
                <w:color w:val="000000" w:themeColor="text1"/>
                <w:lang w:val="vi-VN" w:eastAsia="vi-VN"/>
              </w:rPr>
              <w:t xml:space="preserve"> và </w:t>
            </w:r>
            <w:r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135" w:dyaOrig="255" w14:anchorId="4B14353F">
                <v:shape id="_x0000_i1583" type="#_x0000_t75" style="width:5.6pt;height:13.1pt" o:ole="">
                  <v:imagedata r:id="rId1224" o:title=""/>
                </v:shape>
                <o:OLEObject Type="Embed" ProgID="Equation.DSMT4" ShapeID="_x0000_i1583" DrawAspect="Content" ObjectID="_1685998165" r:id="rId1225"/>
              </w:object>
            </w:r>
            <w:r>
              <w:rPr>
                <w:rFonts w:ascii="Chu Van An" w:hAnsi="Chu Van An" w:cs="Chu Van An"/>
                <w:color w:val="000000" w:themeColor="text1"/>
                <w:lang w:eastAsia="vi-VN"/>
              </w:rPr>
              <w:t>.</w:t>
            </w:r>
          </w:p>
          <w:p w14:paraId="44BFA161" w14:textId="77777777" w:rsidR="004D5C97" w:rsidRDefault="004D5C97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9ED764" w14:textId="77777777" w:rsidR="004D5C97" w:rsidRDefault="004D5C97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2FF10A9E" w14:textId="7FAB3B84" w:rsidR="004D5C97" w:rsidRDefault="004D5C97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7172C10" w14:textId="7F025E6A" w:rsidR="004D5C97" w:rsidRPr="004D5C97" w:rsidRDefault="004D5C97" w:rsidP="004D5C97">
      <w:pPr>
        <w:rPr>
          <w:rFonts w:ascii="Chu Van An" w:hAnsi="Chu Van An" w:cs="Chu Van An"/>
          <w:sz w:val="24"/>
          <w:szCs w:val="24"/>
        </w:rPr>
      </w:pPr>
    </w:p>
    <w:p w14:paraId="18ED0B56" w14:textId="58D89B69" w:rsidR="004D5C97" w:rsidRPr="004D5C97" w:rsidRDefault="004D5C97" w:rsidP="004D5C97">
      <w:pPr>
        <w:rPr>
          <w:rFonts w:ascii="Chu Van An" w:hAnsi="Chu Van An" w:cs="Chu Van An"/>
          <w:sz w:val="24"/>
          <w:szCs w:val="24"/>
        </w:rPr>
      </w:pPr>
    </w:p>
    <w:p w14:paraId="08CEFBB1" w14:textId="079A6209" w:rsidR="004D5C97" w:rsidRPr="004D5C97" w:rsidRDefault="004D5C97" w:rsidP="004D5C97">
      <w:pPr>
        <w:rPr>
          <w:rFonts w:ascii="Chu Van An" w:hAnsi="Chu Van An" w:cs="Chu Van An"/>
          <w:sz w:val="24"/>
          <w:szCs w:val="24"/>
        </w:rPr>
      </w:pPr>
    </w:p>
    <w:p w14:paraId="48AFB79B" w14:textId="182381F7" w:rsidR="004D5C97" w:rsidRPr="004D5C97" w:rsidRDefault="004D5C97" w:rsidP="004D5C97">
      <w:pPr>
        <w:rPr>
          <w:rFonts w:ascii="Chu Van An" w:hAnsi="Chu Van An" w:cs="Chu Van An"/>
          <w:sz w:val="24"/>
          <w:szCs w:val="24"/>
        </w:rPr>
      </w:pPr>
    </w:p>
    <w:p w14:paraId="253D8D3D" w14:textId="456032F4" w:rsidR="004D5C97" w:rsidRPr="004D5C97" w:rsidRDefault="004D5C97" w:rsidP="004D5C97">
      <w:pPr>
        <w:rPr>
          <w:rFonts w:ascii="Chu Van An" w:hAnsi="Chu Van An" w:cs="Chu Van An"/>
          <w:sz w:val="24"/>
          <w:szCs w:val="24"/>
        </w:rPr>
      </w:pPr>
    </w:p>
    <w:p w14:paraId="168F93A9" w14:textId="1D2065C8" w:rsidR="004D5C97" w:rsidRPr="004D5C97" w:rsidRDefault="004D5C97" w:rsidP="004D5C97">
      <w:pPr>
        <w:rPr>
          <w:rFonts w:ascii="Chu Van An" w:hAnsi="Chu Van An" w:cs="Chu Van An"/>
          <w:sz w:val="24"/>
          <w:szCs w:val="24"/>
        </w:rPr>
      </w:pPr>
    </w:p>
    <w:p w14:paraId="7EED63A6" w14:textId="7414C7C5" w:rsidR="004D5C97" w:rsidRPr="004D5C97" w:rsidRDefault="004D5C97" w:rsidP="004D5C97">
      <w:pPr>
        <w:rPr>
          <w:rFonts w:ascii="Chu Van An" w:hAnsi="Chu Van An" w:cs="Chu Van An"/>
          <w:sz w:val="24"/>
          <w:szCs w:val="24"/>
        </w:rPr>
      </w:pPr>
    </w:p>
    <w:p w14:paraId="5C40C321" w14:textId="3B8ABEDA" w:rsidR="004D5C97" w:rsidRPr="004D5C97" w:rsidRDefault="004D5C97" w:rsidP="004D5C97">
      <w:pPr>
        <w:tabs>
          <w:tab w:val="left" w:pos="6480"/>
        </w:tabs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sz w:val="24"/>
          <w:szCs w:val="24"/>
        </w:rPr>
        <w:tab/>
      </w:r>
    </w:p>
    <w:sectPr w:rsidR="004D5C97" w:rsidRPr="004D5C97" w:rsidSect="00F33189">
      <w:headerReference w:type="default" r:id="rId1226"/>
      <w:footerReference w:type="default" r:id="rId1227"/>
      <w:pgSz w:w="12240" w:h="15840"/>
      <w:pgMar w:top="993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32924E" w14:textId="77777777" w:rsidR="003207EB" w:rsidRDefault="003207EB" w:rsidP="0032639E">
      <w:pPr>
        <w:spacing w:after="0" w:line="240" w:lineRule="auto"/>
      </w:pPr>
      <w:r>
        <w:separator/>
      </w:r>
    </w:p>
  </w:endnote>
  <w:endnote w:type="continuationSeparator" w:id="0">
    <w:p w14:paraId="62FADD05" w14:textId="77777777" w:rsidR="003207EB" w:rsidRDefault="003207EB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E10002FF" w:usb1="5201E9EB" w:usb2="00000004" w:usb3="00000000" w:csb0="000001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57290" w14:textId="299AD2FF" w:rsidR="008118AB" w:rsidRDefault="008118AB" w:rsidP="0042620E">
    <w:pPr>
      <w:tabs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07A1FC6E">
              <wp:simplePos x="0" y="0"/>
              <wp:positionH relativeFrom="column">
                <wp:posOffset>146050</wp:posOffset>
              </wp:positionH>
              <wp:positionV relativeFrom="paragraph">
                <wp:posOffset>-12700</wp:posOffset>
              </wp:positionV>
              <wp:extent cx="447675" cy="285115"/>
              <wp:effectExtent l="0" t="0" r="2857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4767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2E2ADBD4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1.5pt;margin-top:-1pt;width:35.2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78E55DE8">
              <wp:simplePos x="0" y="0"/>
              <wp:positionH relativeFrom="margin">
                <wp:posOffset>75565</wp:posOffset>
              </wp:positionH>
              <wp:positionV relativeFrom="paragraph">
                <wp:posOffset>-22225</wp:posOffset>
              </wp:positionV>
              <wp:extent cx="6878320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B0A27AF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5.95pt;margin-top:-1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7E76952" wp14:editId="4B5FEDE9">
              <wp:simplePos x="0" y="0"/>
              <wp:positionH relativeFrom="column">
                <wp:posOffset>21266</wp:posOffset>
              </wp:positionH>
              <wp:positionV relativeFrom="paragraph">
                <wp:posOffset>-44525</wp:posOffset>
              </wp:positionV>
              <wp:extent cx="66350" cy="400194"/>
              <wp:effectExtent l="0" t="0" r="10160" b="19050"/>
              <wp:wrapNone/>
              <wp:docPr id="163" name="Rectangle: Rounded Corners 1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0" y="0"/>
                        <a:ext cx="66350" cy="400194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roundrect w14:anchorId="619511F0" id="Rectangle: Rounded Corners 163" o:spid="_x0000_s1026" style="position:absolute;margin-left:1.65pt;margin-top:-3.5pt;width:5.2pt;height:31.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" fillcolor="yellow" strokecolor="#dfebf4 [664]" strokeweight="1.25pt"/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71ACCD7E">
              <wp:simplePos x="0" y="0"/>
              <wp:positionH relativeFrom="column">
                <wp:posOffset>2816860</wp:posOffset>
              </wp:positionH>
              <wp:positionV relativeFrom="paragraph">
                <wp:posOffset>141274</wp:posOffset>
              </wp:positionV>
              <wp:extent cx="113941" cy="100027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941" cy="1000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08D83D38" id="Star: 5 Points 55" o:spid="_x0000_s1026" style="position:absolute;margin-left:221.8pt;margin-top:11.1pt;width:8.95pt;height:7.9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941,10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" path="m,38207r43522,l56971,,70419,38207r43522,l78731,61820r13449,38207l56971,76413,21761,100027,35210,61820,,38207xe" fillcolor="yellow" strokecolor="#4d6d1e [1604]" strokeweight="1.25pt">
              <v:path arrowok="t" o:connecttype="custom" o:connectlocs="0,38207;43522,38207;56971,0;70419,38207;113941,38207;78731,61820;92180,100027;56971,76413;21761,100027;35210,61820;0,38207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64E83F25">
              <wp:simplePos x="0" y="0"/>
              <wp:positionH relativeFrom="column">
                <wp:posOffset>3386427</wp:posOffset>
              </wp:positionH>
              <wp:positionV relativeFrom="paragraph">
                <wp:posOffset>54885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7E040214" id="Star: 5 Points 1" o:spid="_x0000_s1026" style="position:absolute;margin-left:266.65pt;margin-top:4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62454999">
              <wp:simplePos x="0" y="0"/>
              <wp:positionH relativeFrom="column">
                <wp:posOffset>3104598</wp:posOffset>
              </wp:positionH>
              <wp:positionV relativeFrom="paragraph">
                <wp:posOffset>109285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 xmlns:w16sdtdh="http://schemas.microsoft.com/office/word/2020/wordml/sdtdatahash">
          <w:pict>
            <v:shape w14:anchorId="380DA3B0" id="Star: 5 Points 52" o:spid="_x0000_s1026" style="position:absolute;margin-left:244.45pt;margin-top:8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yZSAAIAAEQ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2EAC3635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oval w14:anchorId="45B1DB17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  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</w:t>
        </w:r>
      </w:sdtContent>
    </w:sdt>
    <w:r>
      <w:rPr>
        <w:noProof/>
      </w:rPr>
      <w:tab/>
    </w:r>
  </w:p>
  <w:p w14:paraId="0D2113BD" w14:textId="05249CCC" w:rsidR="008118AB" w:rsidRDefault="008118AB" w:rsidP="0042620E">
    <w:pPr>
      <w:tabs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98A3681" w14:textId="77777777" w:rsidR="003207EB" w:rsidRDefault="003207EB" w:rsidP="0032639E">
      <w:pPr>
        <w:spacing w:after="0" w:line="240" w:lineRule="auto"/>
      </w:pPr>
      <w:r>
        <w:separator/>
      </w:r>
    </w:p>
  </w:footnote>
  <w:footnote w:type="continuationSeparator" w:id="0">
    <w:p w14:paraId="6F569851" w14:textId="77777777" w:rsidR="003207EB" w:rsidRDefault="003207EB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0FB694" w14:textId="3FF7083A" w:rsidR="008118AB" w:rsidRDefault="008118AB" w:rsidP="007C4797">
    <w:pPr>
      <w:tabs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390F66B3">
              <wp:simplePos x="0" y="0"/>
              <wp:positionH relativeFrom="margin">
                <wp:align>right</wp:align>
              </wp:positionH>
              <wp:positionV relativeFrom="paragraph">
                <wp:posOffset>-26507</wp:posOffset>
              </wp:positionV>
              <wp:extent cx="1159510" cy="226695"/>
              <wp:effectExtent l="0" t="0" r="2540" b="1905"/>
              <wp:wrapNone/>
              <wp:docPr id="45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8118AB" w:rsidRPr="009E41A3" w:rsidRDefault="008118AB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6" type="#_x0000_t202" style="position:absolute;left:0;text-align:left;margin-left:40.1pt;margin-top:-2.1pt;width:91.3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5D5C65" w:rsidRPr="009E41A3" w:rsidRDefault="005D5C65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05F0787A">
              <wp:simplePos x="0" y="0"/>
              <wp:positionH relativeFrom="margin">
                <wp:posOffset>-57150</wp:posOffset>
              </wp:positionH>
              <wp:positionV relativeFrom="paragraph">
                <wp:posOffset>-162722</wp:posOffset>
              </wp:positionV>
              <wp:extent cx="7054850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54850" cy="9725660"/>
                        <a:chOff x="-59134" y="1400"/>
                        <a:chExt cx="7055950" cy="9726801"/>
                      </a:xfrm>
                    </wpg:grpSpPr>
                    <wpg:grpSp>
                      <wpg:cNvPr id="5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59134" y="1400"/>
                          <a:ext cx="7055950" cy="9726801"/>
                          <a:chOff x="-95332" y="12075"/>
                          <a:chExt cx="7055999" cy="10023610"/>
                        </a:xfrm>
                      </wpg:grpSpPr>
                      <wpg:grpSp>
                        <wpg:cNvPr id="8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9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0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2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3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8118AB" w:rsidRDefault="008118AB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5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16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17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7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1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3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4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5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48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49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0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8118AB" w:rsidRDefault="008118AB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451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>
                            <a:off x="-95332" y="42307"/>
                            <a:ext cx="45724" cy="997847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group w14:anchorId="7186FC03" id="_x0000_s1167" style="position:absolute;left:0;text-align:left;margin-left:-4.5pt;margin-top:-12.8pt;width:555.5pt;height:765.8pt;z-index:-251651072;mso-position-horizontal-relative:margin;mso-position-vertical-relative:text;mso-width-relative:margin;mso-height-relative:margin" coordorigin="-591,14" coordsize="70559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">
              <v:group id="Group 22" o:spid="_x0000_s1168" style="position:absolute;left:-591;top:14;width:70559;height:97268" coordorigin="-953,120" coordsize="70559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group id="Group 2" o:spid="_x0000_s116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27" o:spid="_x0000_s11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group id="Group 29" o:spid="_x0000_s11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<v:shape id="Diagonal Stripe 40" o:spid="_x0000_s117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roundrect id="Rectangle: Rounded Corners 38" o:spid="_x0000_s118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" fillcolor="#eefed2" stroked="f" strokeweight="1.25pt"/>
                  </v:group>
                  <v:shape id="_x0000_s118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43FB5602" w14:textId="77777777" w:rsidR="005D5C65" w:rsidRDefault="005D5C65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group id="Group 6" o:spid="_x0000_s118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">
                    <v:group id="Group 8" o:spid="_x0000_s118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<v:shape id="Diagonal Stripe 19" o:spid="_x0000_s118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" fillcolor="#9acd4c [3204]" strokecolor="#dfebf4 [664]" strokeweight="1.25pt"/>
                      <v:roundrect id="Rectangle: Rounded Corners 21" o:spid="_x0000_s118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" fillcolor="yellow" strokecolor="#dfebf4 [664]" strokeweight="1.25pt"/>
                      <v:roundrect id="Rectangle: Rounded Corners 22" o:spid="_x0000_s119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" fillcolor="#00c" strokecolor="#dfebf4 [664]" strokeweight="1.25pt"/>
                      <v:shape id="Star: 5 Points 24" o:spid="_x0000_s119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roundrect id="Rectangle: Rounded Corners 17" o:spid="_x0000_s119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" fillcolor="#00c" stroked="f" strokeweight="1.25pt"/>
                      <v:roundrect id="Rectangle: Rounded Corners 18" o:spid="_x0000_s119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" fillcolor="#feffd5" stroked="f" strokeweight="1.25pt"/>
                    </v:group>
                    <v:roundrect id="Rectangle: Rounded Corners 16" o:spid="_x0000_s119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" fillcolor="#ffc000" stroked="f" strokeweight="1.25pt"/>
                    <v:roundrect id="Rectangle: Rounded Corners 14" o:spid="_x0000_s119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" fillcolor="#eefed2" stroked="f" strokeweight="1.25pt"/>
                  </v:group>
                  <v:rect id="Rectangle 7" o:spid="_x0000_s119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" filled="f" stroked="f">
                    <v:textbox>
                      <w:txbxContent>
                        <w:p w14:paraId="7C4D95BD" w14:textId="5326EDE9" w:rsidR="005D5C65" w:rsidRDefault="005D5C65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0" style="position:absolute;left:-953;top:423;width:457;height:99784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" fillcolor="#ffc000" strokecolor="#00c" strokeweight="1.25pt"/>
                <v:roundrect id="Rectangle: Rounded Corners 5" o:spid="_x0000_s120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45D704EC">
              <wp:simplePos x="0" y="0"/>
              <wp:positionH relativeFrom="column">
                <wp:posOffset>-87326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oval w14:anchorId="7325D711" id="Oval 156" o:spid="_x0000_s1026" style="position:absolute;margin-left:-6.9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K5xMSb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08B4A4FE">
              <wp:simplePos x="0" y="0"/>
              <wp:positionH relativeFrom="column">
                <wp:posOffset>2833840</wp:posOffset>
              </wp:positionH>
              <wp:positionV relativeFrom="paragraph">
                <wp:posOffset>-22152</wp:posOffset>
              </wp:positionV>
              <wp:extent cx="2865755" cy="223824"/>
              <wp:effectExtent l="0" t="0" r="0" b="0"/>
              <wp:wrapNone/>
              <wp:docPr id="452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23824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063B7911" w:rsidR="008118AB" w:rsidRDefault="008118AB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11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49A4E5B0" id="_x0000_s1203" type="#_x0000_t202" style="position:absolute;left:0;text-align:left;margin-left:223.15pt;margin-top:-1.75pt;width:225.6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" filled="f" stroked="f">
              <v:textbox>
                <w:txbxContent>
                  <w:p w14:paraId="14E159D7" w14:textId="063B7911" w:rsidR="005D5C65" w:rsidRDefault="005D5C65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11 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BB2EE7"/>
    <w:multiLevelType w:val="hybridMultilevel"/>
    <w:tmpl w:val="3ECC844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D7F83"/>
    <w:multiLevelType w:val="hybridMultilevel"/>
    <w:tmpl w:val="1C7C29E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D92D9F"/>
    <w:multiLevelType w:val="hybridMultilevel"/>
    <w:tmpl w:val="B60216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9C10CA"/>
    <w:multiLevelType w:val="hybridMultilevel"/>
    <w:tmpl w:val="39C001F4"/>
    <w:lvl w:ilvl="0" w:tplc="C91CED1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48253B"/>
    <w:multiLevelType w:val="hybridMultilevel"/>
    <w:tmpl w:val="EF1ED10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E03FD6"/>
    <w:multiLevelType w:val="hybridMultilevel"/>
    <w:tmpl w:val="6916D9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864B2"/>
    <w:multiLevelType w:val="hybridMultilevel"/>
    <w:tmpl w:val="83143F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B21B7A"/>
    <w:multiLevelType w:val="hybridMultilevel"/>
    <w:tmpl w:val="9BDCD0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06A58"/>
    <w:multiLevelType w:val="hybridMultilevel"/>
    <w:tmpl w:val="DDCEE30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243C74"/>
    <w:multiLevelType w:val="hybridMultilevel"/>
    <w:tmpl w:val="D5EC77B6"/>
    <w:lvl w:ilvl="0" w:tplc="E6EC84EE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18413F"/>
    <w:multiLevelType w:val="hybridMultilevel"/>
    <w:tmpl w:val="C44047AC"/>
    <w:lvl w:ilvl="0" w:tplc="879A93DC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1" w15:restartNumberingAfterBreak="0">
    <w:nsid w:val="21BA0643"/>
    <w:multiLevelType w:val="hybridMultilevel"/>
    <w:tmpl w:val="D7C4F1EC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63F60"/>
    <w:multiLevelType w:val="hybridMultilevel"/>
    <w:tmpl w:val="2DAEF07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5F78DF"/>
    <w:multiLevelType w:val="hybridMultilevel"/>
    <w:tmpl w:val="89B45F6E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4" w15:restartNumberingAfterBreak="0">
    <w:nsid w:val="28FB65F7"/>
    <w:multiLevelType w:val="hybridMultilevel"/>
    <w:tmpl w:val="0BCC03C2"/>
    <w:lvl w:ilvl="0" w:tplc="A76EBF7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3C0EA9"/>
    <w:multiLevelType w:val="hybridMultilevel"/>
    <w:tmpl w:val="3BB890F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487E39"/>
    <w:multiLevelType w:val="hybridMultilevel"/>
    <w:tmpl w:val="518E0CB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1C21BB"/>
    <w:multiLevelType w:val="hybridMultilevel"/>
    <w:tmpl w:val="8DE4DE5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F06104"/>
    <w:multiLevelType w:val="hybridMultilevel"/>
    <w:tmpl w:val="661EF38E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0" w15:restartNumberingAfterBreak="0">
    <w:nsid w:val="3ECA7998"/>
    <w:multiLevelType w:val="hybridMultilevel"/>
    <w:tmpl w:val="1632DA76"/>
    <w:lvl w:ilvl="0" w:tplc="F4DE74DA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1A359F4"/>
    <w:multiLevelType w:val="hybridMultilevel"/>
    <w:tmpl w:val="47B2D87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4F36C7A"/>
    <w:multiLevelType w:val="hybridMultilevel"/>
    <w:tmpl w:val="9B6276EE"/>
    <w:lvl w:ilvl="0" w:tplc="FEF487D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5AC2987"/>
    <w:multiLevelType w:val="hybridMultilevel"/>
    <w:tmpl w:val="B94E581C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E7518ED"/>
    <w:multiLevelType w:val="hybridMultilevel"/>
    <w:tmpl w:val="CD0A77D4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EB07BC"/>
    <w:multiLevelType w:val="hybridMultilevel"/>
    <w:tmpl w:val="C46CEB2C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7D3EE9"/>
    <w:multiLevelType w:val="hybridMultilevel"/>
    <w:tmpl w:val="47EEE57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284400"/>
    <w:multiLevelType w:val="hybridMultilevel"/>
    <w:tmpl w:val="DE2E470C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8" w15:restartNumberingAfterBreak="0">
    <w:nsid w:val="591D0834"/>
    <w:multiLevelType w:val="hybridMultilevel"/>
    <w:tmpl w:val="D05266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406AE6"/>
    <w:multiLevelType w:val="hybridMultilevel"/>
    <w:tmpl w:val="A6022B74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0" w15:restartNumberingAfterBreak="0">
    <w:nsid w:val="5C9C21E1"/>
    <w:multiLevelType w:val="hybridMultilevel"/>
    <w:tmpl w:val="E2D8037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610F11"/>
    <w:multiLevelType w:val="hybridMultilevel"/>
    <w:tmpl w:val="88F8F8B2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2" w15:restartNumberingAfterBreak="0">
    <w:nsid w:val="696B6E7B"/>
    <w:multiLevelType w:val="hybridMultilevel"/>
    <w:tmpl w:val="8D10038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9D2A7C"/>
    <w:multiLevelType w:val="hybridMultilevel"/>
    <w:tmpl w:val="0D888D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980CA5"/>
    <w:multiLevelType w:val="hybridMultilevel"/>
    <w:tmpl w:val="77987208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C719D5"/>
    <w:multiLevelType w:val="hybridMultilevel"/>
    <w:tmpl w:val="6BFAB3F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956DE3"/>
    <w:multiLevelType w:val="hybridMultilevel"/>
    <w:tmpl w:val="EE0CED9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32"/>
  </w:num>
  <w:num w:numId="3">
    <w:abstractNumId w:val="14"/>
  </w:num>
  <w:num w:numId="4">
    <w:abstractNumId w:val="12"/>
  </w:num>
  <w:num w:numId="5">
    <w:abstractNumId w:val="23"/>
  </w:num>
  <w:num w:numId="6">
    <w:abstractNumId w:val="18"/>
  </w:num>
  <w:num w:numId="7">
    <w:abstractNumId w:val="15"/>
  </w:num>
  <w:num w:numId="8">
    <w:abstractNumId w:val="0"/>
  </w:num>
  <w:num w:numId="9">
    <w:abstractNumId w:val="7"/>
  </w:num>
  <w:num w:numId="10">
    <w:abstractNumId w:val="17"/>
  </w:num>
  <w:num w:numId="11">
    <w:abstractNumId w:val="35"/>
  </w:num>
  <w:num w:numId="12">
    <w:abstractNumId w:val="26"/>
  </w:num>
  <w:num w:numId="13">
    <w:abstractNumId w:val="11"/>
  </w:num>
  <w:num w:numId="14">
    <w:abstractNumId w:val="25"/>
  </w:num>
  <w:num w:numId="15">
    <w:abstractNumId w:val="20"/>
  </w:num>
  <w:num w:numId="16">
    <w:abstractNumId w:val="34"/>
  </w:num>
  <w:num w:numId="17">
    <w:abstractNumId w:val="30"/>
  </w:num>
  <w:num w:numId="18">
    <w:abstractNumId w:val="16"/>
  </w:num>
  <w:num w:numId="19">
    <w:abstractNumId w:val="2"/>
  </w:num>
  <w:num w:numId="20">
    <w:abstractNumId w:val="28"/>
  </w:num>
  <w:num w:numId="21">
    <w:abstractNumId w:val="21"/>
  </w:num>
  <w:num w:numId="22">
    <w:abstractNumId w:val="4"/>
  </w:num>
  <w:num w:numId="23">
    <w:abstractNumId w:val="10"/>
  </w:num>
  <w:num w:numId="24">
    <w:abstractNumId w:val="33"/>
  </w:num>
  <w:num w:numId="25">
    <w:abstractNumId w:val="36"/>
  </w:num>
  <w:num w:numId="26">
    <w:abstractNumId w:val="8"/>
  </w:num>
  <w:num w:numId="27">
    <w:abstractNumId w:val="13"/>
  </w:num>
  <w:num w:numId="28">
    <w:abstractNumId w:val="19"/>
  </w:num>
  <w:num w:numId="29">
    <w:abstractNumId w:val="1"/>
  </w:num>
  <w:num w:numId="30">
    <w:abstractNumId w:val="6"/>
  </w:num>
  <w:num w:numId="31">
    <w:abstractNumId w:val="31"/>
  </w:num>
  <w:num w:numId="32">
    <w:abstractNumId w:val="29"/>
  </w:num>
  <w:num w:numId="33">
    <w:abstractNumId w:val="27"/>
  </w:num>
  <w:num w:numId="34">
    <w:abstractNumId w:val="5"/>
  </w:num>
  <w:num w:numId="35">
    <w:abstractNumId w:val="9"/>
  </w:num>
  <w:num w:numId="36">
    <w:abstractNumId w:val="3"/>
  </w:num>
  <w:num w:numId="37">
    <w:abstractNumId w:val="22"/>
  </w:num>
  <w:num w:numId="3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50372"/>
    <w:rsid w:val="00073AE8"/>
    <w:rsid w:val="0008134E"/>
    <w:rsid w:val="000B116E"/>
    <w:rsid w:val="000E3C58"/>
    <w:rsid w:val="00107110"/>
    <w:rsid w:val="0016598F"/>
    <w:rsid w:val="001748AA"/>
    <w:rsid w:val="00182E86"/>
    <w:rsid w:val="00185985"/>
    <w:rsid w:val="00191A8C"/>
    <w:rsid w:val="00195FF0"/>
    <w:rsid w:val="001D3CC2"/>
    <w:rsid w:val="001E656A"/>
    <w:rsid w:val="00216318"/>
    <w:rsid w:val="00217749"/>
    <w:rsid w:val="0028087F"/>
    <w:rsid w:val="003207EB"/>
    <w:rsid w:val="003239E8"/>
    <w:rsid w:val="0032639E"/>
    <w:rsid w:val="00330683"/>
    <w:rsid w:val="00385CB0"/>
    <w:rsid w:val="00396E63"/>
    <w:rsid w:val="0042620E"/>
    <w:rsid w:val="00440247"/>
    <w:rsid w:val="0046180A"/>
    <w:rsid w:val="00470621"/>
    <w:rsid w:val="004B3B60"/>
    <w:rsid w:val="004C232E"/>
    <w:rsid w:val="004D5C97"/>
    <w:rsid w:val="004E63D1"/>
    <w:rsid w:val="004F4E04"/>
    <w:rsid w:val="00501A08"/>
    <w:rsid w:val="005B0852"/>
    <w:rsid w:val="005D5C65"/>
    <w:rsid w:val="005E659C"/>
    <w:rsid w:val="006049F1"/>
    <w:rsid w:val="006261B9"/>
    <w:rsid w:val="0064480E"/>
    <w:rsid w:val="006629B9"/>
    <w:rsid w:val="00675BAF"/>
    <w:rsid w:val="006A059C"/>
    <w:rsid w:val="006C6B00"/>
    <w:rsid w:val="006F01C1"/>
    <w:rsid w:val="006F01EF"/>
    <w:rsid w:val="007117B6"/>
    <w:rsid w:val="00713C79"/>
    <w:rsid w:val="00731027"/>
    <w:rsid w:val="00761A97"/>
    <w:rsid w:val="00761AFE"/>
    <w:rsid w:val="00787980"/>
    <w:rsid w:val="007960DB"/>
    <w:rsid w:val="007A423D"/>
    <w:rsid w:val="007C4797"/>
    <w:rsid w:val="007E00ED"/>
    <w:rsid w:val="007F3458"/>
    <w:rsid w:val="008118AB"/>
    <w:rsid w:val="008331AF"/>
    <w:rsid w:val="00845352"/>
    <w:rsid w:val="00846076"/>
    <w:rsid w:val="00860D7E"/>
    <w:rsid w:val="008A56A4"/>
    <w:rsid w:val="008E0A9C"/>
    <w:rsid w:val="0091121B"/>
    <w:rsid w:val="00944EE0"/>
    <w:rsid w:val="00957579"/>
    <w:rsid w:val="009E41A3"/>
    <w:rsid w:val="009F6881"/>
    <w:rsid w:val="00A4075B"/>
    <w:rsid w:val="00A96342"/>
    <w:rsid w:val="00AF675D"/>
    <w:rsid w:val="00B36478"/>
    <w:rsid w:val="00B50701"/>
    <w:rsid w:val="00B701E3"/>
    <w:rsid w:val="00B73CA2"/>
    <w:rsid w:val="00B85846"/>
    <w:rsid w:val="00B92A5C"/>
    <w:rsid w:val="00BB1BC2"/>
    <w:rsid w:val="00BC690F"/>
    <w:rsid w:val="00C12161"/>
    <w:rsid w:val="00C20390"/>
    <w:rsid w:val="00C376DC"/>
    <w:rsid w:val="00C4244D"/>
    <w:rsid w:val="00C67E7C"/>
    <w:rsid w:val="00C70007"/>
    <w:rsid w:val="00C753A9"/>
    <w:rsid w:val="00D047D9"/>
    <w:rsid w:val="00D05183"/>
    <w:rsid w:val="00D10091"/>
    <w:rsid w:val="00D562AE"/>
    <w:rsid w:val="00D71BCC"/>
    <w:rsid w:val="00D84915"/>
    <w:rsid w:val="00DA5956"/>
    <w:rsid w:val="00DB1937"/>
    <w:rsid w:val="00E07383"/>
    <w:rsid w:val="00E16942"/>
    <w:rsid w:val="00E20EF2"/>
    <w:rsid w:val="00E24929"/>
    <w:rsid w:val="00E82B95"/>
    <w:rsid w:val="00E85C30"/>
    <w:rsid w:val="00E91B7D"/>
    <w:rsid w:val="00E94B5C"/>
    <w:rsid w:val="00E96054"/>
    <w:rsid w:val="00EA61E4"/>
    <w:rsid w:val="00EB62CD"/>
    <w:rsid w:val="00EC5D1C"/>
    <w:rsid w:val="00F27246"/>
    <w:rsid w:val="00F278AC"/>
    <w:rsid w:val="00F33189"/>
    <w:rsid w:val="00F42AEF"/>
    <w:rsid w:val="00F65F1A"/>
    <w:rsid w:val="00F80C7D"/>
    <w:rsid w:val="00F8291B"/>
    <w:rsid w:val="00FB1D20"/>
    <w:rsid w:val="00FC7BD5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8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msolistparagraph0">
    <w:name w:val="msolistparagraph"/>
    <w:basedOn w:val="Normal"/>
    <w:rsid w:val="00D05183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customStyle="1" w:styleId="msonormal0">
    <w:name w:val="msonormal"/>
    <w:basedOn w:val="Normal"/>
    <w:rsid w:val="006261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6261B9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4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6261B9"/>
    <w:rPr>
      <w:rFonts w:ascii="Calibri" w:eastAsiaTheme="minorHAnsi" w:hAnsi="Calibri" w:cs="Calibri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6261B9"/>
    <w:pPr>
      <w:tabs>
        <w:tab w:val="center" w:pos="5580"/>
        <w:tab w:val="right" w:pos="10200"/>
      </w:tabs>
      <w:spacing w:after="0" w:line="276" w:lineRule="auto"/>
      <w:ind w:left="964" w:hanging="964"/>
      <w:jc w:val="both"/>
    </w:pPr>
    <w:rPr>
      <w:rFonts w:ascii="Calibri" w:eastAsiaTheme="minorHAnsi" w:hAnsi="Calibri" w:cs="Calibri"/>
      <w:sz w:val="24"/>
      <w:szCs w:val="24"/>
    </w:rPr>
  </w:style>
  <w:style w:type="character" w:customStyle="1" w:styleId="fontstyle01">
    <w:name w:val="fontstyle01"/>
    <w:rsid w:val="00761A9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410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4.bin"/><Relationship Id="rId170" Type="http://schemas.openxmlformats.org/officeDocument/2006/relationships/image" Target="media/image60.wmf"/><Relationship Id="rId268" Type="http://schemas.openxmlformats.org/officeDocument/2006/relationships/image" Target="media/image97.wmf"/><Relationship Id="rId475" Type="http://schemas.openxmlformats.org/officeDocument/2006/relationships/oleObject" Target="embeddings/oleObject260.bin"/><Relationship Id="rId682" Type="http://schemas.openxmlformats.org/officeDocument/2006/relationships/oleObject" Target="embeddings/oleObject371.bin"/><Relationship Id="rId128" Type="http://schemas.openxmlformats.org/officeDocument/2006/relationships/image" Target="media/image43.wmf"/><Relationship Id="rId335" Type="http://schemas.openxmlformats.org/officeDocument/2006/relationships/oleObject" Target="embeddings/oleObject190.bin"/><Relationship Id="rId542" Type="http://schemas.openxmlformats.org/officeDocument/2006/relationships/oleObject" Target="embeddings/oleObject301.bin"/><Relationship Id="rId987" Type="http://schemas.openxmlformats.org/officeDocument/2006/relationships/oleObject" Target="embeddings/oleObject532.bin"/><Relationship Id="rId1172" Type="http://schemas.openxmlformats.org/officeDocument/2006/relationships/image" Target="media/image533.wmf"/><Relationship Id="rId402" Type="http://schemas.openxmlformats.org/officeDocument/2006/relationships/image" Target="media/image164.wmf"/><Relationship Id="rId847" Type="http://schemas.openxmlformats.org/officeDocument/2006/relationships/image" Target="media/image376.wmf"/><Relationship Id="rId1032" Type="http://schemas.openxmlformats.org/officeDocument/2006/relationships/image" Target="media/image463.wmf"/><Relationship Id="rId707" Type="http://schemas.openxmlformats.org/officeDocument/2006/relationships/image" Target="media/image309.wmf"/><Relationship Id="rId914" Type="http://schemas.openxmlformats.org/officeDocument/2006/relationships/oleObject" Target="embeddings/oleObject490.bin"/><Relationship Id="rId43" Type="http://schemas.openxmlformats.org/officeDocument/2006/relationships/image" Target="media/image20.wmf"/><Relationship Id="rId192" Type="http://schemas.openxmlformats.org/officeDocument/2006/relationships/oleObject" Target="embeddings/oleObject108.bin"/><Relationship Id="rId497" Type="http://schemas.openxmlformats.org/officeDocument/2006/relationships/oleObject" Target="embeddings/oleObject271.bin"/><Relationship Id="rId357" Type="http://schemas.openxmlformats.org/officeDocument/2006/relationships/oleObject" Target="embeddings/oleObject201.bin"/><Relationship Id="rId1194" Type="http://schemas.openxmlformats.org/officeDocument/2006/relationships/image" Target="media/image544.wmf"/><Relationship Id="rId217" Type="http://schemas.openxmlformats.org/officeDocument/2006/relationships/image" Target="media/image78.wmf"/><Relationship Id="rId564" Type="http://schemas.openxmlformats.org/officeDocument/2006/relationships/oleObject" Target="embeddings/oleObject312.bin"/><Relationship Id="rId771" Type="http://schemas.openxmlformats.org/officeDocument/2006/relationships/oleObject" Target="embeddings/oleObject419.bin"/><Relationship Id="rId869" Type="http://schemas.openxmlformats.org/officeDocument/2006/relationships/image" Target="media/image387.wmf"/><Relationship Id="rId424" Type="http://schemas.openxmlformats.org/officeDocument/2006/relationships/image" Target="media/image175.wmf"/><Relationship Id="rId631" Type="http://schemas.openxmlformats.org/officeDocument/2006/relationships/image" Target="media/image271.wmf"/><Relationship Id="rId729" Type="http://schemas.openxmlformats.org/officeDocument/2006/relationships/oleObject" Target="embeddings/oleObject398.bin"/><Relationship Id="rId1054" Type="http://schemas.openxmlformats.org/officeDocument/2006/relationships/image" Target="media/image474.wmf"/><Relationship Id="rId936" Type="http://schemas.openxmlformats.org/officeDocument/2006/relationships/image" Target="media/image420.wmf"/><Relationship Id="rId1121" Type="http://schemas.openxmlformats.org/officeDocument/2006/relationships/oleObject" Target="embeddings/oleObject599.bin"/><Relationship Id="rId1219" Type="http://schemas.openxmlformats.org/officeDocument/2006/relationships/oleObject" Target="embeddings/oleObject648.bin"/><Relationship Id="rId65" Type="http://schemas.openxmlformats.org/officeDocument/2006/relationships/image" Target="media/image22.emf"/><Relationship Id="rId281" Type="http://schemas.openxmlformats.org/officeDocument/2006/relationships/oleObject" Target="embeddings/oleObject163.bin"/><Relationship Id="rId141" Type="http://schemas.openxmlformats.org/officeDocument/2006/relationships/image" Target="media/image50.wmf"/><Relationship Id="rId379" Type="http://schemas.openxmlformats.org/officeDocument/2006/relationships/oleObject" Target="embeddings/oleObject212.bin"/><Relationship Id="rId586" Type="http://schemas.openxmlformats.org/officeDocument/2006/relationships/oleObject" Target="embeddings/oleObject323.bin"/><Relationship Id="rId793" Type="http://schemas.openxmlformats.org/officeDocument/2006/relationships/image" Target="media/image349.wmf"/><Relationship Id="rId7" Type="http://schemas.openxmlformats.org/officeDocument/2006/relationships/endnotes" Target="endnotes.xml"/><Relationship Id="rId239" Type="http://schemas.openxmlformats.org/officeDocument/2006/relationships/oleObject" Target="embeddings/oleObject141.bin"/><Relationship Id="rId446" Type="http://schemas.openxmlformats.org/officeDocument/2006/relationships/image" Target="media/image186.wmf"/><Relationship Id="rId653" Type="http://schemas.openxmlformats.org/officeDocument/2006/relationships/image" Target="media/image282.wmf"/><Relationship Id="rId1076" Type="http://schemas.openxmlformats.org/officeDocument/2006/relationships/image" Target="media/image485.wmf"/><Relationship Id="rId306" Type="http://schemas.openxmlformats.org/officeDocument/2006/relationships/image" Target="media/image116.wmf"/><Relationship Id="rId860" Type="http://schemas.openxmlformats.org/officeDocument/2006/relationships/oleObject" Target="embeddings/oleObject463.bin"/><Relationship Id="rId958" Type="http://schemas.openxmlformats.org/officeDocument/2006/relationships/oleObject" Target="embeddings/oleObject517.bin"/><Relationship Id="rId1143" Type="http://schemas.openxmlformats.org/officeDocument/2006/relationships/oleObject" Target="embeddings/oleObject610.bin"/><Relationship Id="rId87" Type="http://schemas.openxmlformats.org/officeDocument/2006/relationships/image" Target="media/image33.wmf"/><Relationship Id="rId513" Type="http://schemas.openxmlformats.org/officeDocument/2006/relationships/oleObject" Target="embeddings/oleObject279.bin"/><Relationship Id="rId720" Type="http://schemas.openxmlformats.org/officeDocument/2006/relationships/oleObject" Target="embeddings/oleObject392.bin"/><Relationship Id="rId818" Type="http://schemas.openxmlformats.org/officeDocument/2006/relationships/oleObject" Target="embeddings/oleObject442.bin"/><Relationship Id="rId1003" Type="http://schemas.openxmlformats.org/officeDocument/2006/relationships/oleObject" Target="embeddings/oleObject540.bin"/><Relationship Id="rId1210" Type="http://schemas.openxmlformats.org/officeDocument/2006/relationships/image" Target="media/image552.wmf"/><Relationship Id="rId14" Type="http://schemas.openxmlformats.org/officeDocument/2006/relationships/image" Target="media/image5.emf"/><Relationship Id="rId163" Type="http://schemas.openxmlformats.org/officeDocument/2006/relationships/image" Target="media/image56.wmf"/><Relationship Id="rId370" Type="http://schemas.openxmlformats.org/officeDocument/2006/relationships/image" Target="media/image148.wmf"/><Relationship Id="rId230" Type="http://schemas.openxmlformats.org/officeDocument/2006/relationships/oleObject" Target="embeddings/oleObject132.bin"/><Relationship Id="rId468" Type="http://schemas.openxmlformats.org/officeDocument/2006/relationships/image" Target="media/image197.wmf"/><Relationship Id="rId675" Type="http://schemas.openxmlformats.org/officeDocument/2006/relationships/image" Target="media/image293.wmf"/><Relationship Id="rId882" Type="http://schemas.openxmlformats.org/officeDocument/2006/relationships/oleObject" Target="embeddings/oleObject474.bin"/><Relationship Id="rId1098" Type="http://schemas.openxmlformats.org/officeDocument/2006/relationships/image" Target="media/image496.wmf"/><Relationship Id="rId328" Type="http://schemas.openxmlformats.org/officeDocument/2006/relationships/image" Target="media/image127.wmf"/><Relationship Id="rId535" Type="http://schemas.openxmlformats.org/officeDocument/2006/relationships/image" Target="media/image223.wmf"/><Relationship Id="rId742" Type="http://schemas.openxmlformats.org/officeDocument/2006/relationships/image" Target="media/image323.wmf"/><Relationship Id="rId1165" Type="http://schemas.openxmlformats.org/officeDocument/2006/relationships/oleObject" Target="embeddings/oleObject621.bin"/><Relationship Id="rId602" Type="http://schemas.openxmlformats.org/officeDocument/2006/relationships/oleObject" Target="embeddings/oleObject331.bin"/><Relationship Id="rId1025" Type="http://schemas.openxmlformats.org/officeDocument/2006/relationships/oleObject" Target="embeddings/oleObject551.bin"/><Relationship Id="rId907" Type="http://schemas.openxmlformats.org/officeDocument/2006/relationships/image" Target="media/image406.wmf"/><Relationship Id="rId36" Type="http://schemas.openxmlformats.org/officeDocument/2006/relationships/image" Target="media/image16.wmf"/><Relationship Id="rId185" Type="http://schemas.openxmlformats.org/officeDocument/2006/relationships/image" Target="media/image68.wmf"/><Relationship Id="rId392" Type="http://schemas.openxmlformats.org/officeDocument/2006/relationships/image" Target="media/image159.wmf"/><Relationship Id="rId697" Type="http://schemas.openxmlformats.org/officeDocument/2006/relationships/image" Target="media/image304.wmf"/><Relationship Id="rId252" Type="http://schemas.openxmlformats.org/officeDocument/2006/relationships/image" Target="media/image89.wmf"/><Relationship Id="rId1187" Type="http://schemas.openxmlformats.org/officeDocument/2006/relationships/oleObject" Target="embeddings/oleObject632.bin"/><Relationship Id="rId112" Type="http://schemas.openxmlformats.org/officeDocument/2006/relationships/oleObject" Target="embeddings/oleObject55.bin"/><Relationship Id="rId557" Type="http://schemas.openxmlformats.org/officeDocument/2006/relationships/image" Target="media/image234.wmf"/><Relationship Id="rId764" Type="http://schemas.openxmlformats.org/officeDocument/2006/relationships/image" Target="media/image334.wmf"/><Relationship Id="rId971" Type="http://schemas.openxmlformats.org/officeDocument/2006/relationships/image" Target="media/image433.wmf"/><Relationship Id="rId417" Type="http://schemas.openxmlformats.org/officeDocument/2006/relationships/oleObject" Target="embeddings/oleObject231.bin"/><Relationship Id="rId624" Type="http://schemas.openxmlformats.org/officeDocument/2006/relationships/oleObject" Target="embeddings/oleObject342.bin"/><Relationship Id="rId831" Type="http://schemas.openxmlformats.org/officeDocument/2006/relationships/image" Target="media/image368.wmf"/><Relationship Id="rId1047" Type="http://schemas.openxmlformats.org/officeDocument/2006/relationships/oleObject" Target="embeddings/oleObject562.bin"/><Relationship Id="rId929" Type="http://schemas.openxmlformats.org/officeDocument/2006/relationships/image" Target="media/image417.wmf"/><Relationship Id="rId1114" Type="http://schemas.openxmlformats.org/officeDocument/2006/relationships/image" Target="media/image504.wmf"/><Relationship Id="rId58" Type="http://schemas.openxmlformats.org/officeDocument/2006/relationships/oleObject" Target="embeddings/oleObject27.bin"/><Relationship Id="rId274" Type="http://schemas.openxmlformats.org/officeDocument/2006/relationships/image" Target="media/image100.wmf"/><Relationship Id="rId481" Type="http://schemas.openxmlformats.org/officeDocument/2006/relationships/oleObject" Target="embeddings/oleObject263.bin"/><Relationship Id="rId134" Type="http://schemas.openxmlformats.org/officeDocument/2006/relationships/oleObject" Target="embeddings/oleObject73.bin"/><Relationship Id="rId579" Type="http://schemas.openxmlformats.org/officeDocument/2006/relationships/image" Target="media/image245.wmf"/><Relationship Id="rId786" Type="http://schemas.openxmlformats.org/officeDocument/2006/relationships/oleObject" Target="embeddings/oleObject426.bin"/><Relationship Id="rId993" Type="http://schemas.openxmlformats.org/officeDocument/2006/relationships/oleObject" Target="embeddings/oleObject535.bin"/><Relationship Id="rId341" Type="http://schemas.openxmlformats.org/officeDocument/2006/relationships/oleObject" Target="embeddings/oleObject193.bin"/><Relationship Id="rId439" Type="http://schemas.openxmlformats.org/officeDocument/2006/relationships/oleObject" Target="embeddings/oleObject242.bin"/><Relationship Id="rId646" Type="http://schemas.openxmlformats.org/officeDocument/2006/relationships/oleObject" Target="embeddings/oleObject353.bin"/><Relationship Id="rId1069" Type="http://schemas.openxmlformats.org/officeDocument/2006/relationships/oleObject" Target="embeddings/oleObject573.bin"/><Relationship Id="rId201" Type="http://schemas.openxmlformats.org/officeDocument/2006/relationships/image" Target="media/image70.wmf"/><Relationship Id="rId506" Type="http://schemas.openxmlformats.org/officeDocument/2006/relationships/image" Target="media/image216.wmf"/><Relationship Id="rId853" Type="http://schemas.openxmlformats.org/officeDocument/2006/relationships/image" Target="media/image379.wmf"/><Relationship Id="rId1136" Type="http://schemas.openxmlformats.org/officeDocument/2006/relationships/image" Target="media/image515.wmf"/><Relationship Id="rId713" Type="http://schemas.openxmlformats.org/officeDocument/2006/relationships/oleObject" Target="embeddings/oleObject387.bin"/><Relationship Id="rId920" Type="http://schemas.openxmlformats.org/officeDocument/2006/relationships/oleObject" Target="embeddings/oleObject493.bin"/><Relationship Id="rId1203" Type="http://schemas.openxmlformats.org/officeDocument/2006/relationships/oleObject" Target="embeddings/oleObject640.bin"/><Relationship Id="rId296" Type="http://schemas.openxmlformats.org/officeDocument/2006/relationships/image" Target="media/image111.wmf"/><Relationship Id="rId156" Type="http://schemas.openxmlformats.org/officeDocument/2006/relationships/oleObject" Target="embeddings/oleObject86.bin"/><Relationship Id="rId363" Type="http://schemas.openxmlformats.org/officeDocument/2006/relationships/oleObject" Target="embeddings/oleObject204.bin"/><Relationship Id="rId570" Type="http://schemas.openxmlformats.org/officeDocument/2006/relationships/oleObject" Target="embeddings/oleObject315.bin"/><Relationship Id="rId223" Type="http://schemas.openxmlformats.org/officeDocument/2006/relationships/image" Target="media/image81.wmf"/><Relationship Id="rId430" Type="http://schemas.openxmlformats.org/officeDocument/2006/relationships/image" Target="media/image178.wmf"/><Relationship Id="rId668" Type="http://schemas.openxmlformats.org/officeDocument/2006/relationships/oleObject" Target="embeddings/oleObject364.bin"/><Relationship Id="rId875" Type="http://schemas.openxmlformats.org/officeDocument/2006/relationships/image" Target="media/image390.wmf"/><Relationship Id="rId1060" Type="http://schemas.openxmlformats.org/officeDocument/2006/relationships/image" Target="media/image477.wmf"/><Relationship Id="rId528" Type="http://schemas.openxmlformats.org/officeDocument/2006/relationships/oleObject" Target="embeddings/oleObject294.bin"/><Relationship Id="rId735" Type="http://schemas.openxmlformats.org/officeDocument/2006/relationships/oleObject" Target="embeddings/oleObject401.bin"/><Relationship Id="rId942" Type="http://schemas.openxmlformats.org/officeDocument/2006/relationships/oleObject" Target="embeddings/oleObject507.bin"/><Relationship Id="rId1158" Type="http://schemas.openxmlformats.org/officeDocument/2006/relationships/image" Target="media/image526.wmf"/><Relationship Id="rId1018" Type="http://schemas.openxmlformats.org/officeDocument/2006/relationships/image" Target="media/image456.wmf"/><Relationship Id="rId1225" Type="http://schemas.openxmlformats.org/officeDocument/2006/relationships/oleObject" Target="embeddings/oleObject651.bin"/><Relationship Id="rId71" Type="http://schemas.openxmlformats.org/officeDocument/2006/relationships/image" Target="media/image25.wmf"/><Relationship Id="rId802" Type="http://schemas.openxmlformats.org/officeDocument/2006/relationships/oleObject" Target="embeddings/oleObject434.bin"/><Relationship Id="rId29" Type="http://schemas.openxmlformats.org/officeDocument/2006/relationships/oleObject" Target="embeddings/oleObject8.bin"/><Relationship Id="rId178" Type="http://schemas.openxmlformats.org/officeDocument/2006/relationships/image" Target="media/image64.wmf"/><Relationship Id="rId301" Type="http://schemas.openxmlformats.org/officeDocument/2006/relationships/oleObject" Target="embeddings/oleObject173.bin"/><Relationship Id="rId953" Type="http://schemas.openxmlformats.org/officeDocument/2006/relationships/image" Target="media/image424.wmf"/><Relationship Id="rId1029" Type="http://schemas.openxmlformats.org/officeDocument/2006/relationships/oleObject" Target="embeddings/oleObject553.bin"/><Relationship Id="rId82" Type="http://schemas.openxmlformats.org/officeDocument/2006/relationships/oleObject" Target="embeddings/oleObject39.bin"/><Relationship Id="rId385" Type="http://schemas.openxmlformats.org/officeDocument/2006/relationships/oleObject" Target="embeddings/oleObject215.bin"/><Relationship Id="rId592" Type="http://schemas.openxmlformats.org/officeDocument/2006/relationships/oleObject" Target="embeddings/oleObject326.bin"/><Relationship Id="rId606" Type="http://schemas.openxmlformats.org/officeDocument/2006/relationships/oleObject" Target="embeddings/oleObject333.bin"/><Relationship Id="rId813" Type="http://schemas.openxmlformats.org/officeDocument/2006/relationships/image" Target="media/image359.wmf"/><Relationship Id="rId245" Type="http://schemas.openxmlformats.org/officeDocument/2006/relationships/oleObject" Target="embeddings/oleObject145.bin"/><Relationship Id="rId452" Type="http://schemas.openxmlformats.org/officeDocument/2006/relationships/image" Target="media/image189.wmf"/><Relationship Id="rId897" Type="http://schemas.openxmlformats.org/officeDocument/2006/relationships/image" Target="media/image401.wmf"/><Relationship Id="rId1082" Type="http://schemas.openxmlformats.org/officeDocument/2006/relationships/image" Target="media/image488.wmf"/><Relationship Id="rId105" Type="http://schemas.openxmlformats.org/officeDocument/2006/relationships/oleObject" Target="embeddings/oleObject50.bin"/><Relationship Id="rId312" Type="http://schemas.openxmlformats.org/officeDocument/2006/relationships/image" Target="media/image119.wmf"/><Relationship Id="rId757" Type="http://schemas.openxmlformats.org/officeDocument/2006/relationships/oleObject" Target="embeddings/oleObject412.bin"/><Relationship Id="rId964" Type="http://schemas.openxmlformats.org/officeDocument/2006/relationships/oleObject" Target="embeddings/oleObject520.bin"/><Relationship Id="rId93" Type="http://schemas.openxmlformats.org/officeDocument/2006/relationships/oleObject" Target="embeddings/oleObject44.bin"/><Relationship Id="rId189" Type="http://schemas.openxmlformats.org/officeDocument/2006/relationships/oleObject" Target="embeddings/oleObject105.bin"/><Relationship Id="rId396" Type="http://schemas.openxmlformats.org/officeDocument/2006/relationships/image" Target="media/image161.wmf"/><Relationship Id="rId617" Type="http://schemas.openxmlformats.org/officeDocument/2006/relationships/image" Target="media/image264.wmf"/><Relationship Id="rId824" Type="http://schemas.openxmlformats.org/officeDocument/2006/relationships/oleObject" Target="embeddings/oleObject445.bin"/><Relationship Id="rId256" Type="http://schemas.openxmlformats.org/officeDocument/2006/relationships/image" Target="media/image91.wmf"/><Relationship Id="rId463" Type="http://schemas.openxmlformats.org/officeDocument/2006/relationships/oleObject" Target="embeddings/oleObject254.bin"/><Relationship Id="rId670" Type="http://schemas.openxmlformats.org/officeDocument/2006/relationships/oleObject" Target="embeddings/oleObject365.bin"/><Relationship Id="rId1093" Type="http://schemas.openxmlformats.org/officeDocument/2006/relationships/oleObject" Target="embeddings/oleObject585.bin"/><Relationship Id="rId1107" Type="http://schemas.openxmlformats.org/officeDocument/2006/relationships/oleObject" Target="embeddings/oleObject592.bin"/><Relationship Id="rId116" Type="http://schemas.openxmlformats.org/officeDocument/2006/relationships/oleObject" Target="embeddings/oleObject59.bin"/><Relationship Id="rId323" Type="http://schemas.openxmlformats.org/officeDocument/2006/relationships/oleObject" Target="embeddings/oleObject184.bin"/><Relationship Id="rId530" Type="http://schemas.openxmlformats.org/officeDocument/2006/relationships/oleObject" Target="embeddings/oleObject295.bin"/><Relationship Id="rId768" Type="http://schemas.openxmlformats.org/officeDocument/2006/relationships/image" Target="media/image336.wmf"/><Relationship Id="rId975" Type="http://schemas.openxmlformats.org/officeDocument/2006/relationships/image" Target="media/image435.wmf"/><Relationship Id="rId1160" Type="http://schemas.openxmlformats.org/officeDocument/2006/relationships/image" Target="media/image527.wmf"/><Relationship Id="rId20" Type="http://schemas.openxmlformats.org/officeDocument/2006/relationships/image" Target="media/image8.wmf"/><Relationship Id="rId628" Type="http://schemas.openxmlformats.org/officeDocument/2006/relationships/oleObject" Target="embeddings/oleObject344.bin"/><Relationship Id="rId835" Type="http://schemas.openxmlformats.org/officeDocument/2006/relationships/image" Target="media/image370.wmf"/><Relationship Id="rId267" Type="http://schemas.openxmlformats.org/officeDocument/2006/relationships/oleObject" Target="embeddings/oleObject156.bin"/><Relationship Id="rId474" Type="http://schemas.openxmlformats.org/officeDocument/2006/relationships/image" Target="media/image200.wmf"/><Relationship Id="rId1020" Type="http://schemas.openxmlformats.org/officeDocument/2006/relationships/image" Target="media/image457.wmf"/><Relationship Id="rId1118" Type="http://schemas.openxmlformats.org/officeDocument/2006/relationships/image" Target="media/image506.wmf"/><Relationship Id="rId127" Type="http://schemas.openxmlformats.org/officeDocument/2006/relationships/oleObject" Target="embeddings/oleObject70.bin"/><Relationship Id="rId681" Type="http://schemas.openxmlformats.org/officeDocument/2006/relationships/image" Target="media/image296.wmf"/><Relationship Id="rId779" Type="http://schemas.openxmlformats.org/officeDocument/2006/relationships/oleObject" Target="embeddings/oleObject423.bin"/><Relationship Id="rId902" Type="http://schemas.openxmlformats.org/officeDocument/2006/relationships/oleObject" Target="embeddings/oleObject484.bin"/><Relationship Id="rId986" Type="http://schemas.openxmlformats.org/officeDocument/2006/relationships/image" Target="media/image440.wmf"/><Relationship Id="rId31" Type="http://schemas.openxmlformats.org/officeDocument/2006/relationships/oleObject" Target="embeddings/oleObject9.bin"/><Relationship Id="rId334" Type="http://schemas.openxmlformats.org/officeDocument/2006/relationships/image" Target="media/image130.wmf"/><Relationship Id="rId541" Type="http://schemas.openxmlformats.org/officeDocument/2006/relationships/image" Target="media/image226.wmf"/><Relationship Id="rId639" Type="http://schemas.openxmlformats.org/officeDocument/2006/relationships/image" Target="media/image275.wmf"/><Relationship Id="rId1171" Type="http://schemas.openxmlformats.org/officeDocument/2006/relationships/oleObject" Target="embeddings/oleObject624.bin"/><Relationship Id="rId180" Type="http://schemas.openxmlformats.org/officeDocument/2006/relationships/image" Target="media/image65.wmf"/><Relationship Id="rId278" Type="http://schemas.openxmlformats.org/officeDocument/2006/relationships/image" Target="media/image102.wmf"/><Relationship Id="rId401" Type="http://schemas.openxmlformats.org/officeDocument/2006/relationships/oleObject" Target="embeddings/oleObject223.bin"/><Relationship Id="rId846" Type="http://schemas.openxmlformats.org/officeDocument/2006/relationships/oleObject" Target="embeddings/oleObject456.bin"/><Relationship Id="rId1031" Type="http://schemas.openxmlformats.org/officeDocument/2006/relationships/oleObject" Target="embeddings/oleObject554.bin"/><Relationship Id="rId1129" Type="http://schemas.openxmlformats.org/officeDocument/2006/relationships/oleObject" Target="embeddings/oleObject603.bin"/><Relationship Id="rId485" Type="http://schemas.openxmlformats.org/officeDocument/2006/relationships/oleObject" Target="embeddings/oleObject265.bin"/><Relationship Id="rId692" Type="http://schemas.openxmlformats.org/officeDocument/2006/relationships/oleObject" Target="embeddings/oleObject376.bin"/><Relationship Id="rId706" Type="http://schemas.openxmlformats.org/officeDocument/2006/relationships/oleObject" Target="embeddings/oleObject383.bin"/><Relationship Id="rId913" Type="http://schemas.openxmlformats.org/officeDocument/2006/relationships/image" Target="media/image409.wmf"/><Relationship Id="rId42" Type="http://schemas.openxmlformats.org/officeDocument/2006/relationships/oleObject" Target="embeddings/oleObject14.bin"/><Relationship Id="rId138" Type="http://schemas.openxmlformats.org/officeDocument/2006/relationships/oleObject" Target="embeddings/oleObject75.bin"/><Relationship Id="rId345" Type="http://schemas.openxmlformats.org/officeDocument/2006/relationships/oleObject" Target="embeddings/oleObject195.bin"/><Relationship Id="rId552" Type="http://schemas.openxmlformats.org/officeDocument/2006/relationships/oleObject" Target="embeddings/oleObject306.bin"/><Relationship Id="rId997" Type="http://schemas.openxmlformats.org/officeDocument/2006/relationships/oleObject" Target="embeddings/oleObject537.bin"/><Relationship Id="rId1182" Type="http://schemas.openxmlformats.org/officeDocument/2006/relationships/image" Target="media/image538.wmf"/><Relationship Id="rId191" Type="http://schemas.openxmlformats.org/officeDocument/2006/relationships/oleObject" Target="embeddings/oleObject107.bin"/><Relationship Id="rId205" Type="http://schemas.openxmlformats.org/officeDocument/2006/relationships/image" Target="media/image72.wmf"/><Relationship Id="rId412" Type="http://schemas.openxmlformats.org/officeDocument/2006/relationships/image" Target="media/image169.wmf"/><Relationship Id="rId857" Type="http://schemas.openxmlformats.org/officeDocument/2006/relationships/image" Target="media/image381.wmf"/><Relationship Id="rId1042" Type="http://schemas.openxmlformats.org/officeDocument/2006/relationships/image" Target="media/image468.wmf"/><Relationship Id="rId289" Type="http://schemas.openxmlformats.org/officeDocument/2006/relationships/oleObject" Target="embeddings/oleObject167.bin"/><Relationship Id="rId496" Type="http://schemas.openxmlformats.org/officeDocument/2006/relationships/image" Target="media/image211.wmf"/><Relationship Id="rId717" Type="http://schemas.openxmlformats.org/officeDocument/2006/relationships/oleObject" Target="embeddings/oleObject389.bin"/><Relationship Id="rId924" Type="http://schemas.openxmlformats.org/officeDocument/2006/relationships/oleObject" Target="embeddings/oleObject495.bin"/><Relationship Id="rId53" Type="http://schemas.openxmlformats.org/officeDocument/2006/relationships/oleObject" Target="embeddings/oleObject22.bin"/><Relationship Id="rId149" Type="http://schemas.openxmlformats.org/officeDocument/2006/relationships/oleObject" Target="embeddings/oleObject80.bin"/><Relationship Id="rId356" Type="http://schemas.openxmlformats.org/officeDocument/2006/relationships/image" Target="media/image141.wmf"/><Relationship Id="rId563" Type="http://schemas.openxmlformats.org/officeDocument/2006/relationships/image" Target="media/image237.wmf"/><Relationship Id="rId770" Type="http://schemas.openxmlformats.org/officeDocument/2006/relationships/image" Target="media/image337.wmf"/><Relationship Id="rId1193" Type="http://schemas.openxmlformats.org/officeDocument/2006/relationships/oleObject" Target="embeddings/oleObject635.bin"/><Relationship Id="rId1207" Type="http://schemas.openxmlformats.org/officeDocument/2006/relationships/oleObject" Target="embeddings/oleObject642.bin"/><Relationship Id="rId216" Type="http://schemas.openxmlformats.org/officeDocument/2006/relationships/oleObject" Target="embeddings/oleObject124.bin"/><Relationship Id="rId423" Type="http://schemas.openxmlformats.org/officeDocument/2006/relationships/oleObject" Target="embeddings/oleObject234.bin"/><Relationship Id="rId868" Type="http://schemas.openxmlformats.org/officeDocument/2006/relationships/oleObject" Target="embeddings/oleObject467.bin"/><Relationship Id="rId1053" Type="http://schemas.openxmlformats.org/officeDocument/2006/relationships/oleObject" Target="embeddings/oleObject565.bin"/><Relationship Id="rId630" Type="http://schemas.openxmlformats.org/officeDocument/2006/relationships/oleObject" Target="embeddings/oleObject345.bin"/><Relationship Id="rId728" Type="http://schemas.openxmlformats.org/officeDocument/2006/relationships/image" Target="media/image316.wmf"/><Relationship Id="rId935" Type="http://schemas.openxmlformats.org/officeDocument/2006/relationships/oleObject" Target="embeddings/oleObject501.bin"/><Relationship Id="rId64" Type="http://schemas.openxmlformats.org/officeDocument/2006/relationships/oleObject" Target="embeddings/oleObject32.bin"/><Relationship Id="rId367" Type="http://schemas.openxmlformats.org/officeDocument/2006/relationships/oleObject" Target="embeddings/oleObject206.bin"/><Relationship Id="rId574" Type="http://schemas.openxmlformats.org/officeDocument/2006/relationships/oleObject" Target="embeddings/oleObject317.bin"/><Relationship Id="rId1120" Type="http://schemas.openxmlformats.org/officeDocument/2006/relationships/image" Target="media/image507.wmf"/><Relationship Id="rId1218" Type="http://schemas.openxmlformats.org/officeDocument/2006/relationships/image" Target="media/image556.wmf"/><Relationship Id="rId227" Type="http://schemas.openxmlformats.org/officeDocument/2006/relationships/image" Target="media/image83.wmf"/><Relationship Id="rId781" Type="http://schemas.openxmlformats.org/officeDocument/2006/relationships/oleObject" Target="embeddings/oleObject424.bin"/><Relationship Id="rId879" Type="http://schemas.openxmlformats.org/officeDocument/2006/relationships/image" Target="media/image392.wmf"/><Relationship Id="rId434" Type="http://schemas.openxmlformats.org/officeDocument/2006/relationships/image" Target="media/image180.wmf"/><Relationship Id="rId641" Type="http://schemas.openxmlformats.org/officeDocument/2006/relationships/image" Target="media/image276.wmf"/><Relationship Id="rId739" Type="http://schemas.openxmlformats.org/officeDocument/2006/relationships/oleObject" Target="embeddings/oleObject403.bin"/><Relationship Id="rId1064" Type="http://schemas.openxmlformats.org/officeDocument/2006/relationships/image" Target="media/image479.wmf"/><Relationship Id="rId280" Type="http://schemas.openxmlformats.org/officeDocument/2006/relationships/image" Target="media/image103.wmf"/><Relationship Id="rId501" Type="http://schemas.openxmlformats.org/officeDocument/2006/relationships/oleObject" Target="embeddings/oleObject273.bin"/><Relationship Id="rId946" Type="http://schemas.openxmlformats.org/officeDocument/2006/relationships/oleObject" Target="embeddings/oleObject511.bin"/><Relationship Id="rId1131" Type="http://schemas.openxmlformats.org/officeDocument/2006/relationships/oleObject" Target="embeddings/oleObject604.bin"/><Relationship Id="rId1229" Type="http://schemas.openxmlformats.org/officeDocument/2006/relationships/theme" Target="theme/theme1.xml"/><Relationship Id="rId75" Type="http://schemas.openxmlformats.org/officeDocument/2006/relationships/image" Target="media/image27.wmf"/><Relationship Id="rId140" Type="http://schemas.openxmlformats.org/officeDocument/2006/relationships/oleObject" Target="embeddings/oleObject76.bin"/><Relationship Id="rId378" Type="http://schemas.openxmlformats.org/officeDocument/2006/relationships/image" Target="media/image152.wmf"/><Relationship Id="rId585" Type="http://schemas.openxmlformats.org/officeDocument/2006/relationships/image" Target="media/image248.wmf"/><Relationship Id="rId792" Type="http://schemas.openxmlformats.org/officeDocument/2006/relationships/oleObject" Target="embeddings/oleObject429.bin"/><Relationship Id="rId806" Type="http://schemas.openxmlformats.org/officeDocument/2006/relationships/oleObject" Target="embeddings/oleObject436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40.bin"/><Relationship Id="rId445" Type="http://schemas.openxmlformats.org/officeDocument/2006/relationships/oleObject" Target="embeddings/oleObject245.bin"/><Relationship Id="rId652" Type="http://schemas.openxmlformats.org/officeDocument/2006/relationships/oleObject" Target="embeddings/oleObject356.bin"/><Relationship Id="rId1075" Type="http://schemas.openxmlformats.org/officeDocument/2006/relationships/oleObject" Target="embeddings/oleObject576.bin"/><Relationship Id="rId291" Type="http://schemas.openxmlformats.org/officeDocument/2006/relationships/oleObject" Target="embeddings/oleObject168.bin"/><Relationship Id="rId305" Type="http://schemas.openxmlformats.org/officeDocument/2006/relationships/oleObject" Target="embeddings/oleObject175.bin"/><Relationship Id="rId512" Type="http://schemas.openxmlformats.org/officeDocument/2006/relationships/image" Target="media/image219.wmf"/><Relationship Id="rId957" Type="http://schemas.openxmlformats.org/officeDocument/2006/relationships/image" Target="media/image426.wmf"/><Relationship Id="rId1142" Type="http://schemas.openxmlformats.org/officeDocument/2006/relationships/image" Target="media/image518.wmf"/><Relationship Id="rId86" Type="http://schemas.openxmlformats.org/officeDocument/2006/relationships/oleObject" Target="embeddings/oleObject41.bin"/><Relationship Id="rId151" Type="http://schemas.openxmlformats.org/officeDocument/2006/relationships/oleObject" Target="embeddings/oleObject81.bin"/><Relationship Id="rId389" Type="http://schemas.openxmlformats.org/officeDocument/2006/relationships/oleObject" Target="embeddings/oleObject217.bin"/><Relationship Id="rId596" Type="http://schemas.openxmlformats.org/officeDocument/2006/relationships/oleObject" Target="embeddings/oleObject328.bin"/><Relationship Id="rId817" Type="http://schemas.openxmlformats.org/officeDocument/2006/relationships/image" Target="media/image361.wmf"/><Relationship Id="rId1002" Type="http://schemas.openxmlformats.org/officeDocument/2006/relationships/image" Target="media/image448.wmf"/><Relationship Id="rId249" Type="http://schemas.openxmlformats.org/officeDocument/2006/relationships/oleObject" Target="embeddings/oleObject147.bin"/><Relationship Id="rId456" Type="http://schemas.openxmlformats.org/officeDocument/2006/relationships/image" Target="media/image191.wmf"/><Relationship Id="rId663" Type="http://schemas.openxmlformats.org/officeDocument/2006/relationships/image" Target="media/image287.wmf"/><Relationship Id="rId870" Type="http://schemas.openxmlformats.org/officeDocument/2006/relationships/oleObject" Target="embeddings/oleObject468.bin"/><Relationship Id="rId1086" Type="http://schemas.openxmlformats.org/officeDocument/2006/relationships/image" Target="media/image490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Microsoft_Visio_2003-2010_Drawing7.vsd"/><Relationship Id="rId316" Type="http://schemas.openxmlformats.org/officeDocument/2006/relationships/image" Target="media/image121.wmf"/><Relationship Id="rId523" Type="http://schemas.openxmlformats.org/officeDocument/2006/relationships/oleObject" Target="embeddings/oleObject289.bin"/><Relationship Id="rId968" Type="http://schemas.openxmlformats.org/officeDocument/2006/relationships/oleObject" Target="embeddings/oleObject522.bin"/><Relationship Id="rId1153" Type="http://schemas.openxmlformats.org/officeDocument/2006/relationships/oleObject" Target="embeddings/oleObject615.bin"/><Relationship Id="rId97" Type="http://schemas.openxmlformats.org/officeDocument/2006/relationships/image" Target="media/image38.wmf"/><Relationship Id="rId730" Type="http://schemas.openxmlformats.org/officeDocument/2006/relationships/image" Target="media/image317.wmf"/><Relationship Id="rId828" Type="http://schemas.openxmlformats.org/officeDocument/2006/relationships/oleObject" Target="embeddings/oleObject447.bin"/><Relationship Id="rId1013" Type="http://schemas.openxmlformats.org/officeDocument/2006/relationships/oleObject" Target="embeddings/oleObject545.bin"/><Relationship Id="rId162" Type="http://schemas.openxmlformats.org/officeDocument/2006/relationships/oleObject" Target="embeddings/oleObject92.bin"/><Relationship Id="rId467" Type="http://schemas.openxmlformats.org/officeDocument/2006/relationships/oleObject" Target="embeddings/oleObject256.bin"/><Relationship Id="rId1097" Type="http://schemas.openxmlformats.org/officeDocument/2006/relationships/oleObject" Target="embeddings/oleObject587.bin"/><Relationship Id="rId1220" Type="http://schemas.openxmlformats.org/officeDocument/2006/relationships/image" Target="media/image557.wmf"/><Relationship Id="rId674" Type="http://schemas.openxmlformats.org/officeDocument/2006/relationships/oleObject" Target="embeddings/oleObject367.bin"/><Relationship Id="rId881" Type="http://schemas.openxmlformats.org/officeDocument/2006/relationships/image" Target="media/image393.wmf"/><Relationship Id="rId979" Type="http://schemas.openxmlformats.org/officeDocument/2006/relationships/oleObject" Target="embeddings/oleObject528.bin"/><Relationship Id="rId24" Type="http://schemas.openxmlformats.org/officeDocument/2006/relationships/image" Target="media/image10.wmf"/><Relationship Id="rId327" Type="http://schemas.openxmlformats.org/officeDocument/2006/relationships/oleObject" Target="embeddings/oleObject186.bin"/><Relationship Id="rId534" Type="http://schemas.openxmlformats.org/officeDocument/2006/relationships/oleObject" Target="embeddings/oleObject297.bin"/><Relationship Id="rId741" Type="http://schemas.openxmlformats.org/officeDocument/2006/relationships/oleObject" Target="embeddings/oleObject404.bin"/><Relationship Id="rId839" Type="http://schemas.openxmlformats.org/officeDocument/2006/relationships/image" Target="media/image372.wmf"/><Relationship Id="rId1164" Type="http://schemas.openxmlformats.org/officeDocument/2006/relationships/image" Target="media/image529.wmf"/><Relationship Id="rId173" Type="http://schemas.openxmlformats.org/officeDocument/2006/relationships/oleObject" Target="embeddings/oleObject97.bin"/><Relationship Id="rId380" Type="http://schemas.openxmlformats.org/officeDocument/2006/relationships/image" Target="media/image153.wmf"/><Relationship Id="rId601" Type="http://schemas.openxmlformats.org/officeDocument/2006/relationships/image" Target="media/image256.wmf"/><Relationship Id="rId1024" Type="http://schemas.openxmlformats.org/officeDocument/2006/relationships/image" Target="media/image459.wmf"/><Relationship Id="rId240" Type="http://schemas.openxmlformats.org/officeDocument/2006/relationships/oleObject" Target="embeddings/oleObject142.bin"/><Relationship Id="rId478" Type="http://schemas.openxmlformats.org/officeDocument/2006/relationships/image" Target="media/image202.wmf"/><Relationship Id="rId685" Type="http://schemas.openxmlformats.org/officeDocument/2006/relationships/image" Target="media/image298.wmf"/><Relationship Id="rId892" Type="http://schemas.openxmlformats.org/officeDocument/2006/relationships/oleObject" Target="embeddings/oleObject479.bin"/><Relationship Id="rId906" Type="http://schemas.openxmlformats.org/officeDocument/2006/relationships/oleObject" Target="embeddings/oleObject486.bin"/><Relationship Id="rId35" Type="http://schemas.openxmlformats.org/officeDocument/2006/relationships/oleObject" Target="embeddings/oleObject11.bin"/><Relationship Id="rId100" Type="http://schemas.openxmlformats.org/officeDocument/2006/relationships/image" Target="media/image40.wmf"/><Relationship Id="rId338" Type="http://schemas.openxmlformats.org/officeDocument/2006/relationships/image" Target="media/image132.wmf"/><Relationship Id="rId545" Type="http://schemas.openxmlformats.org/officeDocument/2006/relationships/image" Target="media/image228.wmf"/><Relationship Id="rId752" Type="http://schemas.openxmlformats.org/officeDocument/2006/relationships/image" Target="media/image328.wmf"/><Relationship Id="rId1175" Type="http://schemas.openxmlformats.org/officeDocument/2006/relationships/oleObject" Target="embeddings/oleObject626.bin"/><Relationship Id="rId184" Type="http://schemas.openxmlformats.org/officeDocument/2006/relationships/oleObject" Target="embeddings/oleObject102.bin"/><Relationship Id="rId391" Type="http://schemas.openxmlformats.org/officeDocument/2006/relationships/oleObject" Target="embeddings/oleObject218.bin"/><Relationship Id="rId405" Type="http://schemas.openxmlformats.org/officeDocument/2006/relationships/oleObject" Target="embeddings/oleObject225.bin"/><Relationship Id="rId612" Type="http://schemas.openxmlformats.org/officeDocument/2006/relationships/oleObject" Target="embeddings/oleObject336.bin"/><Relationship Id="rId1035" Type="http://schemas.openxmlformats.org/officeDocument/2006/relationships/oleObject" Target="embeddings/oleObject556.bin"/><Relationship Id="rId251" Type="http://schemas.openxmlformats.org/officeDocument/2006/relationships/oleObject" Target="embeddings/oleObject148.bin"/><Relationship Id="rId489" Type="http://schemas.openxmlformats.org/officeDocument/2006/relationships/oleObject" Target="embeddings/oleObject267.bin"/><Relationship Id="rId696" Type="http://schemas.openxmlformats.org/officeDocument/2006/relationships/oleObject" Target="embeddings/oleObject378.bin"/><Relationship Id="rId917" Type="http://schemas.openxmlformats.org/officeDocument/2006/relationships/image" Target="media/image411.wmf"/><Relationship Id="rId1102" Type="http://schemas.openxmlformats.org/officeDocument/2006/relationships/image" Target="media/image498.wmf"/><Relationship Id="rId46" Type="http://schemas.openxmlformats.org/officeDocument/2006/relationships/oleObject" Target="embeddings/oleObject17.bin"/><Relationship Id="rId349" Type="http://schemas.openxmlformats.org/officeDocument/2006/relationships/oleObject" Target="embeddings/oleObject197.bin"/><Relationship Id="rId556" Type="http://schemas.openxmlformats.org/officeDocument/2006/relationships/oleObject" Target="embeddings/oleObject308.bin"/><Relationship Id="rId763" Type="http://schemas.openxmlformats.org/officeDocument/2006/relationships/oleObject" Target="embeddings/oleObject415.bin"/><Relationship Id="rId1186" Type="http://schemas.openxmlformats.org/officeDocument/2006/relationships/image" Target="media/image540.wmf"/><Relationship Id="rId111" Type="http://schemas.openxmlformats.org/officeDocument/2006/relationships/oleObject" Target="embeddings/oleObject54.bin"/><Relationship Id="rId195" Type="http://schemas.openxmlformats.org/officeDocument/2006/relationships/oleObject" Target="embeddings/oleObject111.bin"/><Relationship Id="rId209" Type="http://schemas.openxmlformats.org/officeDocument/2006/relationships/image" Target="media/image74.wmf"/><Relationship Id="rId416" Type="http://schemas.openxmlformats.org/officeDocument/2006/relationships/image" Target="media/image171.wmf"/><Relationship Id="rId970" Type="http://schemas.openxmlformats.org/officeDocument/2006/relationships/oleObject" Target="embeddings/oleObject523.bin"/><Relationship Id="rId1046" Type="http://schemas.openxmlformats.org/officeDocument/2006/relationships/image" Target="media/image470.wmf"/><Relationship Id="rId623" Type="http://schemas.openxmlformats.org/officeDocument/2006/relationships/image" Target="media/image267.wmf"/><Relationship Id="rId830" Type="http://schemas.openxmlformats.org/officeDocument/2006/relationships/oleObject" Target="embeddings/oleObject448.bin"/><Relationship Id="rId928" Type="http://schemas.openxmlformats.org/officeDocument/2006/relationships/oleObject" Target="embeddings/oleObject497.bin"/><Relationship Id="rId57" Type="http://schemas.openxmlformats.org/officeDocument/2006/relationships/oleObject" Target="embeddings/oleObject26.bin"/><Relationship Id="rId262" Type="http://schemas.openxmlformats.org/officeDocument/2006/relationships/image" Target="media/image94.wmf"/><Relationship Id="rId567" Type="http://schemas.openxmlformats.org/officeDocument/2006/relationships/image" Target="media/image239.wmf"/><Relationship Id="rId1113" Type="http://schemas.openxmlformats.org/officeDocument/2006/relationships/oleObject" Target="embeddings/oleObject595.bin"/><Relationship Id="rId1197" Type="http://schemas.openxmlformats.org/officeDocument/2006/relationships/oleObject" Target="embeddings/oleObject637.bin"/><Relationship Id="rId122" Type="http://schemas.openxmlformats.org/officeDocument/2006/relationships/oleObject" Target="embeddings/oleObject65.bin"/><Relationship Id="rId774" Type="http://schemas.openxmlformats.org/officeDocument/2006/relationships/image" Target="media/image339.wmf"/><Relationship Id="rId981" Type="http://schemas.openxmlformats.org/officeDocument/2006/relationships/oleObject" Target="embeddings/oleObject529.bin"/><Relationship Id="rId1057" Type="http://schemas.openxmlformats.org/officeDocument/2006/relationships/oleObject" Target="embeddings/oleObject567.bin"/><Relationship Id="rId427" Type="http://schemas.openxmlformats.org/officeDocument/2006/relationships/oleObject" Target="embeddings/oleObject236.bin"/><Relationship Id="rId634" Type="http://schemas.openxmlformats.org/officeDocument/2006/relationships/oleObject" Target="embeddings/oleObject347.bin"/><Relationship Id="rId841" Type="http://schemas.openxmlformats.org/officeDocument/2006/relationships/image" Target="media/image373.wmf"/><Relationship Id="rId273" Type="http://schemas.openxmlformats.org/officeDocument/2006/relationships/oleObject" Target="embeddings/oleObject159.bin"/><Relationship Id="rId480" Type="http://schemas.openxmlformats.org/officeDocument/2006/relationships/image" Target="media/image203.wmf"/><Relationship Id="rId701" Type="http://schemas.openxmlformats.org/officeDocument/2006/relationships/image" Target="media/image306.wmf"/><Relationship Id="rId939" Type="http://schemas.openxmlformats.org/officeDocument/2006/relationships/oleObject" Target="embeddings/oleObject504.bin"/><Relationship Id="rId1124" Type="http://schemas.openxmlformats.org/officeDocument/2006/relationships/image" Target="media/image509.wmf"/><Relationship Id="rId68" Type="http://schemas.openxmlformats.org/officeDocument/2006/relationships/oleObject" Target="embeddings/Microsoft_Visio_2003-2010_Drawing5.vsd"/><Relationship Id="rId133" Type="http://schemas.openxmlformats.org/officeDocument/2006/relationships/image" Target="media/image46.wmf"/><Relationship Id="rId340" Type="http://schemas.openxmlformats.org/officeDocument/2006/relationships/image" Target="media/image133.wmf"/><Relationship Id="rId578" Type="http://schemas.openxmlformats.org/officeDocument/2006/relationships/oleObject" Target="embeddings/oleObject319.bin"/><Relationship Id="rId785" Type="http://schemas.openxmlformats.org/officeDocument/2006/relationships/image" Target="media/image345.wmf"/><Relationship Id="rId992" Type="http://schemas.openxmlformats.org/officeDocument/2006/relationships/image" Target="media/image443.wmf"/><Relationship Id="rId200" Type="http://schemas.openxmlformats.org/officeDocument/2006/relationships/oleObject" Target="embeddings/oleObject116.bin"/><Relationship Id="rId438" Type="http://schemas.openxmlformats.org/officeDocument/2006/relationships/image" Target="media/image182.wmf"/><Relationship Id="rId645" Type="http://schemas.openxmlformats.org/officeDocument/2006/relationships/image" Target="media/image278.wmf"/><Relationship Id="rId852" Type="http://schemas.openxmlformats.org/officeDocument/2006/relationships/oleObject" Target="embeddings/oleObject459.bin"/><Relationship Id="rId1068" Type="http://schemas.openxmlformats.org/officeDocument/2006/relationships/image" Target="media/image481.wmf"/><Relationship Id="rId284" Type="http://schemas.openxmlformats.org/officeDocument/2006/relationships/image" Target="media/image105.wmf"/><Relationship Id="rId491" Type="http://schemas.openxmlformats.org/officeDocument/2006/relationships/oleObject" Target="embeddings/oleObject268.bin"/><Relationship Id="rId505" Type="http://schemas.openxmlformats.org/officeDocument/2006/relationships/oleObject" Target="embeddings/oleObject275.bin"/><Relationship Id="rId712" Type="http://schemas.openxmlformats.org/officeDocument/2006/relationships/oleObject" Target="embeddings/oleObject386.bin"/><Relationship Id="rId1135" Type="http://schemas.openxmlformats.org/officeDocument/2006/relationships/oleObject" Target="embeddings/oleObject606.bin"/><Relationship Id="rId79" Type="http://schemas.openxmlformats.org/officeDocument/2006/relationships/image" Target="media/image29.wmf"/><Relationship Id="rId144" Type="http://schemas.openxmlformats.org/officeDocument/2006/relationships/oleObject" Target="embeddings/oleObject78.bin"/><Relationship Id="rId589" Type="http://schemas.openxmlformats.org/officeDocument/2006/relationships/image" Target="media/image250.wmf"/><Relationship Id="rId796" Type="http://schemas.openxmlformats.org/officeDocument/2006/relationships/oleObject" Target="embeddings/oleObject431.bin"/><Relationship Id="rId1202" Type="http://schemas.openxmlformats.org/officeDocument/2006/relationships/image" Target="media/image548.wmf"/><Relationship Id="rId351" Type="http://schemas.openxmlformats.org/officeDocument/2006/relationships/oleObject" Target="embeddings/oleObject198.bin"/><Relationship Id="rId449" Type="http://schemas.openxmlformats.org/officeDocument/2006/relationships/oleObject" Target="embeddings/oleObject247.bin"/><Relationship Id="rId656" Type="http://schemas.openxmlformats.org/officeDocument/2006/relationships/oleObject" Target="embeddings/oleObject358.bin"/><Relationship Id="rId863" Type="http://schemas.openxmlformats.org/officeDocument/2006/relationships/image" Target="media/image384.wmf"/><Relationship Id="rId1079" Type="http://schemas.openxmlformats.org/officeDocument/2006/relationships/oleObject" Target="embeddings/oleObject578.bin"/><Relationship Id="rId211" Type="http://schemas.openxmlformats.org/officeDocument/2006/relationships/image" Target="media/image75.wmf"/><Relationship Id="rId295" Type="http://schemas.openxmlformats.org/officeDocument/2006/relationships/oleObject" Target="embeddings/oleObject170.bin"/><Relationship Id="rId309" Type="http://schemas.openxmlformats.org/officeDocument/2006/relationships/oleObject" Target="embeddings/oleObject177.bin"/><Relationship Id="rId516" Type="http://schemas.openxmlformats.org/officeDocument/2006/relationships/oleObject" Target="embeddings/oleObject282.bin"/><Relationship Id="rId1146" Type="http://schemas.openxmlformats.org/officeDocument/2006/relationships/image" Target="media/image520.wmf"/><Relationship Id="rId723" Type="http://schemas.openxmlformats.org/officeDocument/2006/relationships/oleObject" Target="embeddings/oleObject395.bin"/><Relationship Id="rId930" Type="http://schemas.openxmlformats.org/officeDocument/2006/relationships/oleObject" Target="embeddings/oleObject498.bin"/><Relationship Id="rId1006" Type="http://schemas.openxmlformats.org/officeDocument/2006/relationships/image" Target="media/image450.wmf"/><Relationship Id="rId155" Type="http://schemas.openxmlformats.org/officeDocument/2006/relationships/oleObject" Target="embeddings/oleObject85.bin"/><Relationship Id="rId362" Type="http://schemas.openxmlformats.org/officeDocument/2006/relationships/image" Target="media/image144.wmf"/><Relationship Id="rId1213" Type="http://schemas.openxmlformats.org/officeDocument/2006/relationships/oleObject" Target="embeddings/oleObject645.bin"/><Relationship Id="rId222" Type="http://schemas.openxmlformats.org/officeDocument/2006/relationships/oleObject" Target="embeddings/oleObject127.bin"/><Relationship Id="rId667" Type="http://schemas.openxmlformats.org/officeDocument/2006/relationships/image" Target="media/image289.wmf"/><Relationship Id="rId874" Type="http://schemas.openxmlformats.org/officeDocument/2006/relationships/oleObject" Target="embeddings/oleObject470.bin"/><Relationship Id="rId17" Type="http://schemas.openxmlformats.org/officeDocument/2006/relationships/oleObject" Target="embeddings/Microsoft_Visio_2003-2010_Drawing1.vsd"/><Relationship Id="rId527" Type="http://schemas.openxmlformats.org/officeDocument/2006/relationships/oleObject" Target="embeddings/oleObject293.bin"/><Relationship Id="rId734" Type="http://schemas.openxmlformats.org/officeDocument/2006/relationships/image" Target="media/image319.wmf"/><Relationship Id="rId941" Type="http://schemas.openxmlformats.org/officeDocument/2006/relationships/oleObject" Target="embeddings/oleObject506.bin"/><Relationship Id="rId1157" Type="http://schemas.openxmlformats.org/officeDocument/2006/relationships/oleObject" Target="embeddings/oleObject617.bin"/><Relationship Id="rId70" Type="http://schemas.openxmlformats.org/officeDocument/2006/relationships/oleObject" Target="embeddings/oleObject33.bin"/><Relationship Id="rId166" Type="http://schemas.openxmlformats.org/officeDocument/2006/relationships/oleObject" Target="embeddings/oleObject94.bin"/><Relationship Id="rId373" Type="http://schemas.openxmlformats.org/officeDocument/2006/relationships/oleObject" Target="embeddings/oleObject209.bin"/><Relationship Id="rId580" Type="http://schemas.openxmlformats.org/officeDocument/2006/relationships/oleObject" Target="embeddings/oleObject320.bin"/><Relationship Id="rId801" Type="http://schemas.openxmlformats.org/officeDocument/2006/relationships/image" Target="media/image353.wmf"/><Relationship Id="rId1017" Type="http://schemas.openxmlformats.org/officeDocument/2006/relationships/oleObject" Target="embeddings/oleObject547.bin"/><Relationship Id="rId1224" Type="http://schemas.openxmlformats.org/officeDocument/2006/relationships/image" Target="media/image559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5.bin"/><Relationship Id="rId440" Type="http://schemas.openxmlformats.org/officeDocument/2006/relationships/image" Target="media/image183.wmf"/><Relationship Id="rId678" Type="http://schemas.openxmlformats.org/officeDocument/2006/relationships/oleObject" Target="embeddings/oleObject369.bin"/><Relationship Id="rId885" Type="http://schemas.openxmlformats.org/officeDocument/2006/relationships/image" Target="media/image395.wmf"/><Relationship Id="rId1070" Type="http://schemas.openxmlformats.org/officeDocument/2006/relationships/image" Target="media/image482.wmf"/><Relationship Id="rId28" Type="http://schemas.openxmlformats.org/officeDocument/2006/relationships/image" Target="media/image12.wmf"/><Relationship Id="rId300" Type="http://schemas.openxmlformats.org/officeDocument/2006/relationships/image" Target="media/image113.wmf"/><Relationship Id="rId538" Type="http://schemas.openxmlformats.org/officeDocument/2006/relationships/oleObject" Target="embeddings/oleObject299.bin"/><Relationship Id="rId745" Type="http://schemas.openxmlformats.org/officeDocument/2006/relationships/oleObject" Target="embeddings/oleObject406.bin"/><Relationship Id="rId952" Type="http://schemas.openxmlformats.org/officeDocument/2006/relationships/oleObject" Target="embeddings/oleObject514.bin"/><Relationship Id="rId1168" Type="http://schemas.openxmlformats.org/officeDocument/2006/relationships/image" Target="media/image531.wmf"/><Relationship Id="rId81" Type="http://schemas.openxmlformats.org/officeDocument/2006/relationships/image" Target="media/image30.wmf"/><Relationship Id="rId177" Type="http://schemas.openxmlformats.org/officeDocument/2006/relationships/oleObject" Target="embeddings/oleObject99.bin"/><Relationship Id="rId384" Type="http://schemas.openxmlformats.org/officeDocument/2006/relationships/image" Target="media/image155.wmf"/><Relationship Id="rId591" Type="http://schemas.openxmlformats.org/officeDocument/2006/relationships/image" Target="media/image251.wmf"/><Relationship Id="rId605" Type="http://schemas.openxmlformats.org/officeDocument/2006/relationships/image" Target="media/image258.wmf"/><Relationship Id="rId812" Type="http://schemas.openxmlformats.org/officeDocument/2006/relationships/oleObject" Target="embeddings/oleObject439.bin"/><Relationship Id="rId1028" Type="http://schemas.openxmlformats.org/officeDocument/2006/relationships/image" Target="media/image461.wmf"/><Relationship Id="rId244" Type="http://schemas.openxmlformats.org/officeDocument/2006/relationships/image" Target="media/image85.wmf"/><Relationship Id="rId689" Type="http://schemas.openxmlformats.org/officeDocument/2006/relationships/image" Target="media/image300.wmf"/><Relationship Id="rId896" Type="http://schemas.openxmlformats.org/officeDocument/2006/relationships/oleObject" Target="embeddings/oleObject481.bin"/><Relationship Id="rId1081" Type="http://schemas.openxmlformats.org/officeDocument/2006/relationships/oleObject" Target="embeddings/oleObject579.bin"/><Relationship Id="rId39" Type="http://schemas.openxmlformats.org/officeDocument/2006/relationships/image" Target="media/image18.wmf"/><Relationship Id="rId451" Type="http://schemas.openxmlformats.org/officeDocument/2006/relationships/oleObject" Target="embeddings/oleObject248.bin"/><Relationship Id="rId549" Type="http://schemas.openxmlformats.org/officeDocument/2006/relationships/image" Target="media/image230.wmf"/><Relationship Id="rId756" Type="http://schemas.openxmlformats.org/officeDocument/2006/relationships/image" Target="media/image330.wmf"/><Relationship Id="rId1179" Type="http://schemas.openxmlformats.org/officeDocument/2006/relationships/oleObject" Target="embeddings/oleObject628.bin"/><Relationship Id="rId104" Type="http://schemas.openxmlformats.org/officeDocument/2006/relationships/image" Target="media/image42.wmf"/><Relationship Id="rId188" Type="http://schemas.openxmlformats.org/officeDocument/2006/relationships/oleObject" Target="embeddings/oleObject104.bin"/><Relationship Id="rId311" Type="http://schemas.openxmlformats.org/officeDocument/2006/relationships/oleObject" Target="embeddings/oleObject178.bin"/><Relationship Id="rId395" Type="http://schemas.openxmlformats.org/officeDocument/2006/relationships/oleObject" Target="embeddings/oleObject220.bin"/><Relationship Id="rId409" Type="http://schemas.openxmlformats.org/officeDocument/2006/relationships/oleObject" Target="embeddings/oleObject227.bin"/><Relationship Id="rId963" Type="http://schemas.openxmlformats.org/officeDocument/2006/relationships/image" Target="media/image429.wmf"/><Relationship Id="rId1039" Type="http://schemas.openxmlformats.org/officeDocument/2006/relationships/oleObject" Target="embeddings/oleObject558.bin"/><Relationship Id="rId92" Type="http://schemas.openxmlformats.org/officeDocument/2006/relationships/image" Target="media/image36.wmf"/><Relationship Id="rId616" Type="http://schemas.openxmlformats.org/officeDocument/2006/relationships/oleObject" Target="embeddings/oleObject338.bin"/><Relationship Id="rId823" Type="http://schemas.openxmlformats.org/officeDocument/2006/relationships/image" Target="media/image364.wmf"/><Relationship Id="rId255" Type="http://schemas.openxmlformats.org/officeDocument/2006/relationships/oleObject" Target="embeddings/oleObject150.bin"/><Relationship Id="rId462" Type="http://schemas.openxmlformats.org/officeDocument/2006/relationships/image" Target="media/image194.wmf"/><Relationship Id="rId1092" Type="http://schemas.openxmlformats.org/officeDocument/2006/relationships/image" Target="media/image493.wmf"/><Relationship Id="rId1106" Type="http://schemas.openxmlformats.org/officeDocument/2006/relationships/image" Target="media/image500.wmf"/><Relationship Id="rId115" Type="http://schemas.openxmlformats.org/officeDocument/2006/relationships/oleObject" Target="embeddings/oleObject58.bin"/><Relationship Id="rId322" Type="http://schemas.openxmlformats.org/officeDocument/2006/relationships/image" Target="media/image124.wmf"/><Relationship Id="rId767" Type="http://schemas.openxmlformats.org/officeDocument/2006/relationships/oleObject" Target="embeddings/oleObject417.bin"/><Relationship Id="rId974" Type="http://schemas.openxmlformats.org/officeDocument/2006/relationships/oleObject" Target="embeddings/oleObject525.bin"/><Relationship Id="rId199" Type="http://schemas.openxmlformats.org/officeDocument/2006/relationships/oleObject" Target="embeddings/oleObject115.bin"/><Relationship Id="rId627" Type="http://schemas.openxmlformats.org/officeDocument/2006/relationships/image" Target="media/image269.wmf"/><Relationship Id="rId834" Type="http://schemas.openxmlformats.org/officeDocument/2006/relationships/oleObject" Target="embeddings/oleObject450.bin"/><Relationship Id="rId266" Type="http://schemas.openxmlformats.org/officeDocument/2006/relationships/image" Target="media/image96.wmf"/><Relationship Id="rId473" Type="http://schemas.openxmlformats.org/officeDocument/2006/relationships/oleObject" Target="embeddings/oleObject259.bin"/><Relationship Id="rId680" Type="http://schemas.openxmlformats.org/officeDocument/2006/relationships/oleObject" Target="embeddings/oleObject370.bin"/><Relationship Id="rId901" Type="http://schemas.openxmlformats.org/officeDocument/2006/relationships/image" Target="media/image403.wmf"/><Relationship Id="rId1117" Type="http://schemas.openxmlformats.org/officeDocument/2006/relationships/oleObject" Target="embeddings/oleObject597.bin"/><Relationship Id="rId30" Type="http://schemas.openxmlformats.org/officeDocument/2006/relationships/image" Target="media/image13.wmf"/><Relationship Id="rId126" Type="http://schemas.openxmlformats.org/officeDocument/2006/relationships/oleObject" Target="embeddings/oleObject69.bin"/><Relationship Id="rId333" Type="http://schemas.openxmlformats.org/officeDocument/2006/relationships/oleObject" Target="embeddings/oleObject189.bin"/><Relationship Id="rId540" Type="http://schemas.openxmlformats.org/officeDocument/2006/relationships/oleObject" Target="embeddings/oleObject300.bin"/><Relationship Id="rId778" Type="http://schemas.openxmlformats.org/officeDocument/2006/relationships/image" Target="media/image341.wmf"/><Relationship Id="rId985" Type="http://schemas.openxmlformats.org/officeDocument/2006/relationships/oleObject" Target="embeddings/oleObject531.bin"/><Relationship Id="rId1170" Type="http://schemas.openxmlformats.org/officeDocument/2006/relationships/image" Target="media/image532.wmf"/><Relationship Id="rId638" Type="http://schemas.openxmlformats.org/officeDocument/2006/relationships/oleObject" Target="embeddings/oleObject349.bin"/><Relationship Id="rId845" Type="http://schemas.openxmlformats.org/officeDocument/2006/relationships/image" Target="media/image375.wmf"/><Relationship Id="rId1030" Type="http://schemas.openxmlformats.org/officeDocument/2006/relationships/image" Target="media/image462.wmf"/><Relationship Id="rId277" Type="http://schemas.openxmlformats.org/officeDocument/2006/relationships/oleObject" Target="embeddings/oleObject161.bin"/><Relationship Id="rId400" Type="http://schemas.openxmlformats.org/officeDocument/2006/relationships/image" Target="media/image163.wmf"/><Relationship Id="rId484" Type="http://schemas.openxmlformats.org/officeDocument/2006/relationships/image" Target="media/image205.wmf"/><Relationship Id="rId705" Type="http://schemas.openxmlformats.org/officeDocument/2006/relationships/image" Target="media/image308.wmf"/><Relationship Id="rId1128" Type="http://schemas.openxmlformats.org/officeDocument/2006/relationships/image" Target="media/image511.wmf"/><Relationship Id="rId137" Type="http://schemas.openxmlformats.org/officeDocument/2006/relationships/image" Target="media/image48.wmf"/><Relationship Id="rId344" Type="http://schemas.openxmlformats.org/officeDocument/2006/relationships/image" Target="media/image135.wmf"/><Relationship Id="rId691" Type="http://schemas.openxmlformats.org/officeDocument/2006/relationships/image" Target="media/image301.wmf"/><Relationship Id="rId789" Type="http://schemas.openxmlformats.org/officeDocument/2006/relationships/image" Target="media/image347.wmf"/><Relationship Id="rId912" Type="http://schemas.openxmlformats.org/officeDocument/2006/relationships/oleObject" Target="embeddings/oleObject489.bin"/><Relationship Id="rId996" Type="http://schemas.openxmlformats.org/officeDocument/2006/relationships/image" Target="media/image445.wmf"/><Relationship Id="rId41" Type="http://schemas.openxmlformats.org/officeDocument/2006/relationships/image" Target="media/image19.wmf"/><Relationship Id="rId551" Type="http://schemas.openxmlformats.org/officeDocument/2006/relationships/image" Target="media/image231.wmf"/><Relationship Id="rId649" Type="http://schemas.openxmlformats.org/officeDocument/2006/relationships/image" Target="media/image280.wmf"/><Relationship Id="rId856" Type="http://schemas.openxmlformats.org/officeDocument/2006/relationships/oleObject" Target="embeddings/oleObject461.bin"/><Relationship Id="rId1181" Type="http://schemas.openxmlformats.org/officeDocument/2006/relationships/oleObject" Target="embeddings/oleObject629.bin"/><Relationship Id="rId190" Type="http://schemas.openxmlformats.org/officeDocument/2006/relationships/oleObject" Target="embeddings/oleObject106.bin"/><Relationship Id="rId204" Type="http://schemas.openxmlformats.org/officeDocument/2006/relationships/oleObject" Target="embeddings/oleObject118.bin"/><Relationship Id="rId288" Type="http://schemas.openxmlformats.org/officeDocument/2006/relationships/image" Target="media/image107.wmf"/><Relationship Id="rId411" Type="http://schemas.openxmlformats.org/officeDocument/2006/relationships/oleObject" Target="embeddings/oleObject228.bin"/><Relationship Id="rId509" Type="http://schemas.openxmlformats.org/officeDocument/2006/relationships/oleObject" Target="embeddings/oleObject277.bin"/><Relationship Id="rId1041" Type="http://schemas.openxmlformats.org/officeDocument/2006/relationships/oleObject" Target="embeddings/oleObject559.bin"/><Relationship Id="rId1139" Type="http://schemas.openxmlformats.org/officeDocument/2006/relationships/oleObject" Target="embeddings/oleObject608.bin"/><Relationship Id="rId495" Type="http://schemas.openxmlformats.org/officeDocument/2006/relationships/oleObject" Target="embeddings/oleObject270.bin"/><Relationship Id="rId716" Type="http://schemas.openxmlformats.org/officeDocument/2006/relationships/image" Target="media/image313.wmf"/><Relationship Id="rId923" Type="http://schemas.openxmlformats.org/officeDocument/2006/relationships/image" Target="media/image414.wmf"/><Relationship Id="rId52" Type="http://schemas.openxmlformats.org/officeDocument/2006/relationships/oleObject" Target="embeddings/oleObject21.bin"/><Relationship Id="rId148" Type="http://schemas.openxmlformats.org/officeDocument/2006/relationships/image" Target="media/image54.wmf"/><Relationship Id="rId355" Type="http://schemas.openxmlformats.org/officeDocument/2006/relationships/oleObject" Target="embeddings/oleObject200.bin"/><Relationship Id="rId562" Type="http://schemas.openxmlformats.org/officeDocument/2006/relationships/oleObject" Target="embeddings/oleObject311.bin"/><Relationship Id="rId1192" Type="http://schemas.openxmlformats.org/officeDocument/2006/relationships/image" Target="media/image543.wmf"/><Relationship Id="rId1206" Type="http://schemas.openxmlformats.org/officeDocument/2006/relationships/image" Target="media/image550.wmf"/><Relationship Id="rId215" Type="http://schemas.openxmlformats.org/officeDocument/2006/relationships/image" Target="media/image77.wmf"/><Relationship Id="rId422" Type="http://schemas.openxmlformats.org/officeDocument/2006/relationships/image" Target="media/image174.wmf"/><Relationship Id="rId867" Type="http://schemas.openxmlformats.org/officeDocument/2006/relationships/image" Target="media/image386.wmf"/><Relationship Id="rId1052" Type="http://schemas.openxmlformats.org/officeDocument/2006/relationships/image" Target="media/image473.wmf"/><Relationship Id="rId299" Type="http://schemas.openxmlformats.org/officeDocument/2006/relationships/oleObject" Target="embeddings/oleObject172.bin"/><Relationship Id="rId727" Type="http://schemas.openxmlformats.org/officeDocument/2006/relationships/oleObject" Target="embeddings/oleObject397.bin"/><Relationship Id="rId934" Type="http://schemas.openxmlformats.org/officeDocument/2006/relationships/oleObject" Target="embeddings/oleObject500.bin"/><Relationship Id="rId63" Type="http://schemas.openxmlformats.org/officeDocument/2006/relationships/oleObject" Target="embeddings/oleObject31.bin"/><Relationship Id="rId159" Type="http://schemas.openxmlformats.org/officeDocument/2006/relationships/oleObject" Target="embeddings/oleObject89.bin"/><Relationship Id="rId366" Type="http://schemas.openxmlformats.org/officeDocument/2006/relationships/image" Target="media/image146.wmf"/><Relationship Id="rId573" Type="http://schemas.openxmlformats.org/officeDocument/2006/relationships/image" Target="media/image242.wmf"/><Relationship Id="rId780" Type="http://schemas.openxmlformats.org/officeDocument/2006/relationships/image" Target="media/image342.wmf"/><Relationship Id="rId1217" Type="http://schemas.openxmlformats.org/officeDocument/2006/relationships/oleObject" Target="embeddings/oleObject647.bin"/><Relationship Id="rId226" Type="http://schemas.openxmlformats.org/officeDocument/2006/relationships/oleObject" Target="embeddings/oleObject129.bin"/><Relationship Id="rId433" Type="http://schemas.openxmlformats.org/officeDocument/2006/relationships/oleObject" Target="embeddings/oleObject239.bin"/><Relationship Id="rId878" Type="http://schemas.openxmlformats.org/officeDocument/2006/relationships/oleObject" Target="embeddings/oleObject472.bin"/><Relationship Id="rId1063" Type="http://schemas.openxmlformats.org/officeDocument/2006/relationships/oleObject" Target="embeddings/oleObject570.bin"/><Relationship Id="rId640" Type="http://schemas.openxmlformats.org/officeDocument/2006/relationships/oleObject" Target="embeddings/oleObject350.bin"/><Relationship Id="rId738" Type="http://schemas.openxmlformats.org/officeDocument/2006/relationships/image" Target="media/image321.wmf"/><Relationship Id="rId945" Type="http://schemas.openxmlformats.org/officeDocument/2006/relationships/oleObject" Target="embeddings/oleObject510.bin"/><Relationship Id="rId74" Type="http://schemas.openxmlformats.org/officeDocument/2006/relationships/oleObject" Target="embeddings/oleObject35.bin"/><Relationship Id="rId377" Type="http://schemas.openxmlformats.org/officeDocument/2006/relationships/oleObject" Target="embeddings/oleObject211.bin"/><Relationship Id="rId500" Type="http://schemas.openxmlformats.org/officeDocument/2006/relationships/image" Target="media/image213.wmf"/><Relationship Id="rId584" Type="http://schemas.openxmlformats.org/officeDocument/2006/relationships/oleObject" Target="embeddings/oleObject322.bin"/><Relationship Id="rId805" Type="http://schemas.openxmlformats.org/officeDocument/2006/relationships/image" Target="media/image355.wmf"/><Relationship Id="rId1130" Type="http://schemas.openxmlformats.org/officeDocument/2006/relationships/image" Target="media/image512.wmf"/><Relationship Id="rId1228" Type="http://schemas.openxmlformats.org/officeDocument/2006/relationships/fontTable" Target="fontTable.xml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9.bin"/><Relationship Id="rId791" Type="http://schemas.openxmlformats.org/officeDocument/2006/relationships/image" Target="media/image348.wmf"/><Relationship Id="rId889" Type="http://schemas.openxmlformats.org/officeDocument/2006/relationships/image" Target="media/image397.wmf"/><Relationship Id="rId1074" Type="http://schemas.openxmlformats.org/officeDocument/2006/relationships/image" Target="media/image484.wmf"/><Relationship Id="rId444" Type="http://schemas.openxmlformats.org/officeDocument/2006/relationships/image" Target="media/image185.wmf"/><Relationship Id="rId651" Type="http://schemas.openxmlformats.org/officeDocument/2006/relationships/image" Target="media/image281.wmf"/><Relationship Id="rId749" Type="http://schemas.openxmlformats.org/officeDocument/2006/relationships/oleObject" Target="embeddings/oleObject408.bin"/><Relationship Id="rId290" Type="http://schemas.openxmlformats.org/officeDocument/2006/relationships/image" Target="media/image108.wmf"/><Relationship Id="rId304" Type="http://schemas.openxmlformats.org/officeDocument/2006/relationships/image" Target="media/image115.wmf"/><Relationship Id="rId388" Type="http://schemas.openxmlformats.org/officeDocument/2006/relationships/image" Target="media/image157.wmf"/><Relationship Id="rId511" Type="http://schemas.openxmlformats.org/officeDocument/2006/relationships/oleObject" Target="embeddings/oleObject278.bin"/><Relationship Id="rId609" Type="http://schemas.openxmlformats.org/officeDocument/2006/relationships/image" Target="media/image260.wmf"/><Relationship Id="rId956" Type="http://schemas.openxmlformats.org/officeDocument/2006/relationships/oleObject" Target="embeddings/oleObject516.bin"/><Relationship Id="rId1141" Type="http://schemas.openxmlformats.org/officeDocument/2006/relationships/oleObject" Target="embeddings/oleObject609.bin"/><Relationship Id="rId85" Type="http://schemas.openxmlformats.org/officeDocument/2006/relationships/image" Target="media/image32.wmf"/><Relationship Id="rId150" Type="http://schemas.openxmlformats.org/officeDocument/2006/relationships/image" Target="media/image55.wmf"/><Relationship Id="rId595" Type="http://schemas.openxmlformats.org/officeDocument/2006/relationships/image" Target="media/image253.wmf"/><Relationship Id="rId816" Type="http://schemas.openxmlformats.org/officeDocument/2006/relationships/oleObject" Target="embeddings/oleObject441.bin"/><Relationship Id="rId1001" Type="http://schemas.openxmlformats.org/officeDocument/2006/relationships/oleObject" Target="embeddings/oleObject539.bin"/><Relationship Id="rId248" Type="http://schemas.openxmlformats.org/officeDocument/2006/relationships/image" Target="media/image87.wmf"/><Relationship Id="rId455" Type="http://schemas.openxmlformats.org/officeDocument/2006/relationships/oleObject" Target="embeddings/oleObject250.bin"/><Relationship Id="rId662" Type="http://schemas.openxmlformats.org/officeDocument/2006/relationships/oleObject" Target="embeddings/oleObject361.bin"/><Relationship Id="rId1085" Type="http://schemas.openxmlformats.org/officeDocument/2006/relationships/oleObject" Target="embeddings/oleObject581.bin"/><Relationship Id="rId12" Type="http://schemas.openxmlformats.org/officeDocument/2006/relationships/image" Target="media/image4.wmf"/><Relationship Id="rId108" Type="http://schemas.openxmlformats.org/officeDocument/2006/relationships/oleObject" Target="embeddings/Microsoft_Visio_2003-2010_Drawing6.vsd"/><Relationship Id="rId315" Type="http://schemas.openxmlformats.org/officeDocument/2006/relationships/oleObject" Target="embeddings/oleObject180.bin"/><Relationship Id="rId522" Type="http://schemas.openxmlformats.org/officeDocument/2006/relationships/oleObject" Target="embeddings/oleObject288.bin"/><Relationship Id="rId967" Type="http://schemas.openxmlformats.org/officeDocument/2006/relationships/image" Target="media/image431.wmf"/><Relationship Id="rId1152" Type="http://schemas.openxmlformats.org/officeDocument/2006/relationships/image" Target="media/image523.wmf"/><Relationship Id="rId96" Type="http://schemas.openxmlformats.org/officeDocument/2006/relationships/oleObject" Target="embeddings/oleObject46.bin"/><Relationship Id="rId161" Type="http://schemas.openxmlformats.org/officeDocument/2006/relationships/oleObject" Target="embeddings/oleObject91.bin"/><Relationship Id="rId399" Type="http://schemas.openxmlformats.org/officeDocument/2006/relationships/oleObject" Target="embeddings/oleObject222.bin"/><Relationship Id="rId827" Type="http://schemas.openxmlformats.org/officeDocument/2006/relationships/image" Target="media/image366.wmf"/><Relationship Id="rId1012" Type="http://schemas.openxmlformats.org/officeDocument/2006/relationships/image" Target="media/image453.wmf"/><Relationship Id="rId259" Type="http://schemas.openxmlformats.org/officeDocument/2006/relationships/oleObject" Target="embeddings/oleObject152.bin"/><Relationship Id="rId466" Type="http://schemas.openxmlformats.org/officeDocument/2006/relationships/image" Target="media/image196.wmf"/><Relationship Id="rId673" Type="http://schemas.openxmlformats.org/officeDocument/2006/relationships/image" Target="media/image292.wmf"/><Relationship Id="rId880" Type="http://schemas.openxmlformats.org/officeDocument/2006/relationships/oleObject" Target="embeddings/oleObject473.bin"/><Relationship Id="rId1096" Type="http://schemas.openxmlformats.org/officeDocument/2006/relationships/image" Target="media/image495.wmf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62.bin"/><Relationship Id="rId326" Type="http://schemas.openxmlformats.org/officeDocument/2006/relationships/image" Target="media/image126.wmf"/><Relationship Id="rId533" Type="http://schemas.openxmlformats.org/officeDocument/2006/relationships/image" Target="media/image222.wmf"/><Relationship Id="rId978" Type="http://schemas.openxmlformats.org/officeDocument/2006/relationships/oleObject" Target="embeddings/oleObject527.bin"/><Relationship Id="rId1163" Type="http://schemas.openxmlformats.org/officeDocument/2006/relationships/oleObject" Target="embeddings/oleObject620.bin"/><Relationship Id="rId740" Type="http://schemas.openxmlformats.org/officeDocument/2006/relationships/image" Target="media/image322.wmf"/><Relationship Id="rId838" Type="http://schemas.openxmlformats.org/officeDocument/2006/relationships/oleObject" Target="embeddings/oleObject452.bin"/><Relationship Id="rId1023" Type="http://schemas.openxmlformats.org/officeDocument/2006/relationships/oleObject" Target="embeddings/oleObject550.bin"/><Relationship Id="rId172" Type="http://schemas.openxmlformats.org/officeDocument/2006/relationships/image" Target="media/image61.wmf"/><Relationship Id="rId477" Type="http://schemas.openxmlformats.org/officeDocument/2006/relationships/oleObject" Target="embeddings/oleObject261.bin"/><Relationship Id="rId600" Type="http://schemas.openxmlformats.org/officeDocument/2006/relationships/oleObject" Target="embeddings/oleObject330.bin"/><Relationship Id="rId684" Type="http://schemas.openxmlformats.org/officeDocument/2006/relationships/oleObject" Target="embeddings/oleObject372.bin"/><Relationship Id="rId337" Type="http://schemas.openxmlformats.org/officeDocument/2006/relationships/oleObject" Target="embeddings/oleObject191.bin"/><Relationship Id="rId891" Type="http://schemas.openxmlformats.org/officeDocument/2006/relationships/image" Target="media/image398.wmf"/><Relationship Id="rId905" Type="http://schemas.openxmlformats.org/officeDocument/2006/relationships/image" Target="media/image405.wmf"/><Relationship Id="rId989" Type="http://schemas.openxmlformats.org/officeDocument/2006/relationships/oleObject" Target="embeddings/oleObject533.bin"/><Relationship Id="rId34" Type="http://schemas.openxmlformats.org/officeDocument/2006/relationships/image" Target="media/image15.wmf"/><Relationship Id="rId544" Type="http://schemas.openxmlformats.org/officeDocument/2006/relationships/oleObject" Target="embeddings/oleObject302.bin"/><Relationship Id="rId751" Type="http://schemas.openxmlformats.org/officeDocument/2006/relationships/oleObject" Target="embeddings/oleObject409.bin"/><Relationship Id="rId849" Type="http://schemas.openxmlformats.org/officeDocument/2006/relationships/image" Target="media/image377.wmf"/><Relationship Id="rId1174" Type="http://schemas.openxmlformats.org/officeDocument/2006/relationships/image" Target="media/image534.wmf"/><Relationship Id="rId183" Type="http://schemas.openxmlformats.org/officeDocument/2006/relationships/image" Target="media/image67.wmf"/><Relationship Id="rId390" Type="http://schemas.openxmlformats.org/officeDocument/2006/relationships/image" Target="media/image158.wmf"/><Relationship Id="rId404" Type="http://schemas.openxmlformats.org/officeDocument/2006/relationships/image" Target="media/image165.wmf"/><Relationship Id="rId611" Type="http://schemas.openxmlformats.org/officeDocument/2006/relationships/image" Target="media/image261.wmf"/><Relationship Id="rId1034" Type="http://schemas.openxmlformats.org/officeDocument/2006/relationships/image" Target="media/image464.wmf"/><Relationship Id="rId250" Type="http://schemas.openxmlformats.org/officeDocument/2006/relationships/image" Target="media/image88.wmf"/><Relationship Id="rId488" Type="http://schemas.openxmlformats.org/officeDocument/2006/relationships/image" Target="media/image207.wmf"/><Relationship Id="rId695" Type="http://schemas.openxmlformats.org/officeDocument/2006/relationships/image" Target="media/image303.wmf"/><Relationship Id="rId709" Type="http://schemas.openxmlformats.org/officeDocument/2006/relationships/image" Target="media/image310.wmf"/><Relationship Id="rId916" Type="http://schemas.openxmlformats.org/officeDocument/2006/relationships/oleObject" Target="embeddings/oleObject491.bin"/><Relationship Id="rId1101" Type="http://schemas.openxmlformats.org/officeDocument/2006/relationships/oleObject" Target="embeddings/oleObject589.bin"/><Relationship Id="rId45" Type="http://schemas.openxmlformats.org/officeDocument/2006/relationships/oleObject" Target="embeddings/oleObject16.bin"/><Relationship Id="rId110" Type="http://schemas.openxmlformats.org/officeDocument/2006/relationships/oleObject" Target="embeddings/oleObject53.bin"/><Relationship Id="rId348" Type="http://schemas.openxmlformats.org/officeDocument/2006/relationships/image" Target="media/image137.wmf"/><Relationship Id="rId555" Type="http://schemas.openxmlformats.org/officeDocument/2006/relationships/image" Target="media/image233.wmf"/><Relationship Id="rId762" Type="http://schemas.openxmlformats.org/officeDocument/2006/relationships/image" Target="media/image333.wmf"/><Relationship Id="rId1185" Type="http://schemas.openxmlformats.org/officeDocument/2006/relationships/oleObject" Target="embeddings/oleObject631.bin"/><Relationship Id="rId194" Type="http://schemas.openxmlformats.org/officeDocument/2006/relationships/oleObject" Target="embeddings/oleObject110.bin"/><Relationship Id="rId208" Type="http://schemas.openxmlformats.org/officeDocument/2006/relationships/oleObject" Target="embeddings/oleObject120.bin"/><Relationship Id="rId415" Type="http://schemas.openxmlformats.org/officeDocument/2006/relationships/oleObject" Target="embeddings/oleObject230.bin"/><Relationship Id="rId622" Type="http://schemas.openxmlformats.org/officeDocument/2006/relationships/oleObject" Target="embeddings/oleObject341.bin"/><Relationship Id="rId1045" Type="http://schemas.openxmlformats.org/officeDocument/2006/relationships/oleObject" Target="embeddings/oleObject561.bin"/><Relationship Id="rId261" Type="http://schemas.openxmlformats.org/officeDocument/2006/relationships/oleObject" Target="embeddings/oleObject153.bin"/><Relationship Id="rId499" Type="http://schemas.openxmlformats.org/officeDocument/2006/relationships/oleObject" Target="embeddings/oleObject272.bin"/><Relationship Id="rId927" Type="http://schemas.openxmlformats.org/officeDocument/2006/relationships/image" Target="media/image416.wmf"/><Relationship Id="rId1112" Type="http://schemas.openxmlformats.org/officeDocument/2006/relationships/image" Target="media/image503.wmf"/><Relationship Id="rId56" Type="http://schemas.openxmlformats.org/officeDocument/2006/relationships/oleObject" Target="embeddings/oleObject25.bin"/><Relationship Id="rId359" Type="http://schemas.openxmlformats.org/officeDocument/2006/relationships/oleObject" Target="embeddings/oleObject202.bin"/><Relationship Id="rId566" Type="http://schemas.openxmlformats.org/officeDocument/2006/relationships/oleObject" Target="embeddings/oleObject313.bin"/><Relationship Id="rId773" Type="http://schemas.openxmlformats.org/officeDocument/2006/relationships/oleObject" Target="embeddings/oleObject420.bin"/><Relationship Id="rId1196" Type="http://schemas.openxmlformats.org/officeDocument/2006/relationships/image" Target="media/image545.wmf"/><Relationship Id="rId121" Type="http://schemas.openxmlformats.org/officeDocument/2006/relationships/oleObject" Target="embeddings/oleObject64.bin"/><Relationship Id="rId219" Type="http://schemas.openxmlformats.org/officeDocument/2006/relationships/image" Target="media/image79.wmf"/><Relationship Id="rId426" Type="http://schemas.openxmlformats.org/officeDocument/2006/relationships/image" Target="media/image176.wmf"/><Relationship Id="rId633" Type="http://schemas.openxmlformats.org/officeDocument/2006/relationships/image" Target="media/image272.wmf"/><Relationship Id="rId980" Type="http://schemas.openxmlformats.org/officeDocument/2006/relationships/image" Target="media/image437.wmf"/><Relationship Id="rId1056" Type="http://schemas.openxmlformats.org/officeDocument/2006/relationships/image" Target="media/image475.wmf"/><Relationship Id="rId840" Type="http://schemas.openxmlformats.org/officeDocument/2006/relationships/oleObject" Target="embeddings/oleObject453.bin"/><Relationship Id="rId938" Type="http://schemas.openxmlformats.org/officeDocument/2006/relationships/oleObject" Target="embeddings/oleObject503.bin"/><Relationship Id="rId67" Type="http://schemas.openxmlformats.org/officeDocument/2006/relationships/image" Target="media/image23.emf"/><Relationship Id="rId272" Type="http://schemas.openxmlformats.org/officeDocument/2006/relationships/image" Target="media/image99.wmf"/><Relationship Id="rId577" Type="http://schemas.openxmlformats.org/officeDocument/2006/relationships/image" Target="media/image244.wmf"/><Relationship Id="rId700" Type="http://schemas.openxmlformats.org/officeDocument/2006/relationships/oleObject" Target="embeddings/oleObject380.bin"/><Relationship Id="rId1123" Type="http://schemas.openxmlformats.org/officeDocument/2006/relationships/oleObject" Target="embeddings/oleObject600.bin"/><Relationship Id="rId132" Type="http://schemas.openxmlformats.org/officeDocument/2006/relationships/image" Target="media/image45.png"/><Relationship Id="rId784" Type="http://schemas.openxmlformats.org/officeDocument/2006/relationships/image" Target="media/image344.png"/><Relationship Id="rId991" Type="http://schemas.openxmlformats.org/officeDocument/2006/relationships/oleObject" Target="embeddings/oleObject534.bin"/><Relationship Id="rId1067" Type="http://schemas.openxmlformats.org/officeDocument/2006/relationships/oleObject" Target="embeddings/oleObject572.bin"/><Relationship Id="rId437" Type="http://schemas.openxmlformats.org/officeDocument/2006/relationships/oleObject" Target="embeddings/oleObject241.bin"/><Relationship Id="rId644" Type="http://schemas.openxmlformats.org/officeDocument/2006/relationships/oleObject" Target="embeddings/oleObject352.bin"/><Relationship Id="rId851" Type="http://schemas.openxmlformats.org/officeDocument/2006/relationships/image" Target="media/image378.wmf"/><Relationship Id="rId283" Type="http://schemas.openxmlformats.org/officeDocument/2006/relationships/oleObject" Target="embeddings/oleObject164.bin"/><Relationship Id="rId490" Type="http://schemas.openxmlformats.org/officeDocument/2006/relationships/image" Target="media/image208.wmf"/><Relationship Id="rId504" Type="http://schemas.openxmlformats.org/officeDocument/2006/relationships/image" Target="media/image215.wmf"/><Relationship Id="rId711" Type="http://schemas.openxmlformats.org/officeDocument/2006/relationships/image" Target="media/image311.wmf"/><Relationship Id="rId949" Type="http://schemas.openxmlformats.org/officeDocument/2006/relationships/image" Target="media/image422.wmf"/><Relationship Id="rId1134" Type="http://schemas.openxmlformats.org/officeDocument/2006/relationships/image" Target="media/image514.wmf"/><Relationship Id="rId78" Type="http://schemas.openxmlformats.org/officeDocument/2006/relationships/oleObject" Target="embeddings/oleObject37.bin"/><Relationship Id="rId143" Type="http://schemas.openxmlformats.org/officeDocument/2006/relationships/image" Target="media/image51.wmf"/><Relationship Id="rId350" Type="http://schemas.openxmlformats.org/officeDocument/2006/relationships/image" Target="media/image138.wmf"/><Relationship Id="rId588" Type="http://schemas.openxmlformats.org/officeDocument/2006/relationships/oleObject" Target="embeddings/oleObject324.bin"/><Relationship Id="rId795" Type="http://schemas.openxmlformats.org/officeDocument/2006/relationships/image" Target="media/image350.wmf"/><Relationship Id="rId809" Type="http://schemas.openxmlformats.org/officeDocument/2006/relationships/image" Target="media/image357.wmf"/><Relationship Id="rId1201" Type="http://schemas.openxmlformats.org/officeDocument/2006/relationships/oleObject" Target="embeddings/oleObject639.bin"/><Relationship Id="rId9" Type="http://schemas.openxmlformats.org/officeDocument/2006/relationships/image" Target="media/image2.gif"/><Relationship Id="rId210" Type="http://schemas.openxmlformats.org/officeDocument/2006/relationships/oleObject" Target="embeddings/oleObject121.bin"/><Relationship Id="rId448" Type="http://schemas.openxmlformats.org/officeDocument/2006/relationships/image" Target="media/image187.wmf"/><Relationship Id="rId655" Type="http://schemas.openxmlformats.org/officeDocument/2006/relationships/image" Target="media/image283.wmf"/><Relationship Id="rId862" Type="http://schemas.openxmlformats.org/officeDocument/2006/relationships/oleObject" Target="embeddings/oleObject464.bin"/><Relationship Id="rId1078" Type="http://schemas.openxmlformats.org/officeDocument/2006/relationships/image" Target="media/image486.wmf"/><Relationship Id="rId294" Type="http://schemas.openxmlformats.org/officeDocument/2006/relationships/image" Target="media/image110.wmf"/><Relationship Id="rId308" Type="http://schemas.openxmlformats.org/officeDocument/2006/relationships/image" Target="media/image117.wmf"/><Relationship Id="rId515" Type="http://schemas.openxmlformats.org/officeDocument/2006/relationships/oleObject" Target="embeddings/oleObject281.bin"/><Relationship Id="rId722" Type="http://schemas.openxmlformats.org/officeDocument/2006/relationships/oleObject" Target="embeddings/oleObject394.bin"/><Relationship Id="rId1145" Type="http://schemas.openxmlformats.org/officeDocument/2006/relationships/oleObject" Target="embeddings/oleObject611.bin"/><Relationship Id="rId89" Type="http://schemas.openxmlformats.org/officeDocument/2006/relationships/image" Target="media/image34.emf"/><Relationship Id="rId154" Type="http://schemas.openxmlformats.org/officeDocument/2006/relationships/oleObject" Target="embeddings/oleObject84.bin"/><Relationship Id="rId361" Type="http://schemas.openxmlformats.org/officeDocument/2006/relationships/oleObject" Target="embeddings/oleObject203.bin"/><Relationship Id="rId599" Type="http://schemas.openxmlformats.org/officeDocument/2006/relationships/image" Target="media/image255.wmf"/><Relationship Id="rId1005" Type="http://schemas.openxmlformats.org/officeDocument/2006/relationships/oleObject" Target="embeddings/oleObject541.bin"/><Relationship Id="rId1212" Type="http://schemas.openxmlformats.org/officeDocument/2006/relationships/image" Target="media/image553.wmf"/><Relationship Id="rId459" Type="http://schemas.openxmlformats.org/officeDocument/2006/relationships/oleObject" Target="embeddings/oleObject252.bin"/><Relationship Id="rId666" Type="http://schemas.openxmlformats.org/officeDocument/2006/relationships/oleObject" Target="embeddings/oleObject363.bin"/><Relationship Id="rId873" Type="http://schemas.openxmlformats.org/officeDocument/2006/relationships/image" Target="media/image389.wmf"/><Relationship Id="rId1089" Type="http://schemas.openxmlformats.org/officeDocument/2006/relationships/oleObject" Target="embeddings/oleObject583.bin"/><Relationship Id="rId16" Type="http://schemas.openxmlformats.org/officeDocument/2006/relationships/image" Target="media/image6.emf"/><Relationship Id="rId221" Type="http://schemas.openxmlformats.org/officeDocument/2006/relationships/image" Target="media/image80.wmf"/><Relationship Id="rId319" Type="http://schemas.openxmlformats.org/officeDocument/2006/relationships/oleObject" Target="embeddings/oleObject182.bin"/><Relationship Id="rId526" Type="http://schemas.openxmlformats.org/officeDocument/2006/relationships/oleObject" Target="embeddings/oleObject292.bin"/><Relationship Id="rId1156" Type="http://schemas.openxmlformats.org/officeDocument/2006/relationships/image" Target="media/image525.wmf"/><Relationship Id="rId733" Type="http://schemas.openxmlformats.org/officeDocument/2006/relationships/oleObject" Target="embeddings/oleObject400.bin"/><Relationship Id="rId940" Type="http://schemas.openxmlformats.org/officeDocument/2006/relationships/oleObject" Target="embeddings/oleObject505.bin"/><Relationship Id="rId1016" Type="http://schemas.openxmlformats.org/officeDocument/2006/relationships/image" Target="media/image455.wmf"/><Relationship Id="rId165" Type="http://schemas.openxmlformats.org/officeDocument/2006/relationships/image" Target="media/image57.wmf"/><Relationship Id="rId372" Type="http://schemas.openxmlformats.org/officeDocument/2006/relationships/image" Target="media/image149.wmf"/><Relationship Id="rId677" Type="http://schemas.openxmlformats.org/officeDocument/2006/relationships/image" Target="media/image294.wmf"/><Relationship Id="rId800" Type="http://schemas.openxmlformats.org/officeDocument/2006/relationships/oleObject" Target="embeddings/oleObject433.bin"/><Relationship Id="rId1223" Type="http://schemas.openxmlformats.org/officeDocument/2006/relationships/oleObject" Target="embeddings/oleObject650.bin"/><Relationship Id="rId232" Type="http://schemas.openxmlformats.org/officeDocument/2006/relationships/oleObject" Target="embeddings/oleObject134.bin"/><Relationship Id="rId884" Type="http://schemas.openxmlformats.org/officeDocument/2006/relationships/oleObject" Target="embeddings/oleObject475.bin"/><Relationship Id="rId27" Type="http://schemas.openxmlformats.org/officeDocument/2006/relationships/oleObject" Target="embeddings/oleObject7.bin"/><Relationship Id="rId537" Type="http://schemas.openxmlformats.org/officeDocument/2006/relationships/image" Target="media/image224.wmf"/><Relationship Id="rId744" Type="http://schemas.openxmlformats.org/officeDocument/2006/relationships/image" Target="media/image324.wmf"/><Relationship Id="rId951" Type="http://schemas.openxmlformats.org/officeDocument/2006/relationships/image" Target="media/image423.wmf"/><Relationship Id="rId1167" Type="http://schemas.openxmlformats.org/officeDocument/2006/relationships/oleObject" Target="embeddings/oleObject622.bin"/><Relationship Id="rId80" Type="http://schemas.openxmlformats.org/officeDocument/2006/relationships/oleObject" Target="embeddings/oleObject38.bin"/><Relationship Id="rId176" Type="http://schemas.openxmlformats.org/officeDocument/2006/relationships/image" Target="media/image63.wmf"/><Relationship Id="rId383" Type="http://schemas.openxmlformats.org/officeDocument/2006/relationships/oleObject" Target="embeddings/oleObject214.bin"/><Relationship Id="rId590" Type="http://schemas.openxmlformats.org/officeDocument/2006/relationships/oleObject" Target="embeddings/oleObject325.bin"/><Relationship Id="rId604" Type="http://schemas.openxmlformats.org/officeDocument/2006/relationships/oleObject" Target="embeddings/oleObject332.bin"/><Relationship Id="rId811" Type="http://schemas.openxmlformats.org/officeDocument/2006/relationships/image" Target="media/image358.wmf"/><Relationship Id="rId1027" Type="http://schemas.openxmlformats.org/officeDocument/2006/relationships/oleObject" Target="embeddings/oleObject552.bin"/><Relationship Id="rId243" Type="http://schemas.openxmlformats.org/officeDocument/2006/relationships/image" Target="media/image84.gif"/><Relationship Id="rId450" Type="http://schemas.openxmlformats.org/officeDocument/2006/relationships/image" Target="media/image188.wmf"/><Relationship Id="rId688" Type="http://schemas.openxmlformats.org/officeDocument/2006/relationships/oleObject" Target="embeddings/oleObject374.bin"/><Relationship Id="rId895" Type="http://schemas.openxmlformats.org/officeDocument/2006/relationships/image" Target="media/image400.wmf"/><Relationship Id="rId909" Type="http://schemas.openxmlformats.org/officeDocument/2006/relationships/image" Target="media/image407.wmf"/><Relationship Id="rId1080" Type="http://schemas.openxmlformats.org/officeDocument/2006/relationships/image" Target="media/image487.wmf"/><Relationship Id="rId38" Type="http://schemas.openxmlformats.org/officeDocument/2006/relationships/image" Target="media/image17.e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18.wmf"/><Relationship Id="rId548" Type="http://schemas.openxmlformats.org/officeDocument/2006/relationships/oleObject" Target="embeddings/oleObject304.bin"/><Relationship Id="rId755" Type="http://schemas.openxmlformats.org/officeDocument/2006/relationships/oleObject" Target="embeddings/oleObject411.bin"/><Relationship Id="rId962" Type="http://schemas.openxmlformats.org/officeDocument/2006/relationships/oleObject" Target="embeddings/oleObject519.bin"/><Relationship Id="rId1178" Type="http://schemas.openxmlformats.org/officeDocument/2006/relationships/image" Target="media/image536.wmf"/><Relationship Id="rId91" Type="http://schemas.openxmlformats.org/officeDocument/2006/relationships/oleObject" Target="embeddings/oleObject43.bin"/><Relationship Id="rId187" Type="http://schemas.openxmlformats.org/officeDocument/2006/relationships/image" Target="media/image69.wmf"/><Relationship Id="rId394" Type="http://schemas.openxmlformats.org/officeDocument/2006/relationships/image" Target="media/image160.wmf"/><Relationship Id="rId408" Type="http://schemas.openxmlformats.org/officeDocument/2006/relationships/image" Target="media/image167.wmf"/><Relationship Id="rId615" Type="http://schemas.openxmlformats.org/officeDocument/2006/relationships/image" Target="media/image263.wmf"/><Relationship Id="rId822" Type="http://schemas.openxmlformats.org/officeDocument/2006/relationships/oleObject" Target="embeddings/oleObject444.bin"/><Relationship Id="rId1038" Type="http://schemas.openxmlformats.org/officeDocument/2006/relationships/image" Target="media/image466.wmf"/><Relationship Id="rId254" Type="http://schemas.openxmlformats.org/officeDocument/2006/relationships/image" Target="media/image90.wmf"/><Relationship Id="rId699" Type="http://schemas.openxmlformats.org/officeDocument/2006/relationships/image" Target="media/image305.wmf"/><Relationship Id="rId1091" Type="http://schemas.openxmlformats.org/officeDocument/2006/relationships/oleObject" Target="embeddings/oleObject584.bin"/><Relationship Id="rId1105" Type="http://schemas.openxmlformats.org/officeDocument/2006/relationships/oleObject" Target="embeddings/oleObject591.bin"/><Relationship Id="rId49" Type="http://schemas.openxmlformats.org/officeDocument/2006/relationships/oleObject" Target="embeddings/oleObject18.bin"/><Relationship Id="rId114" Type="http://schemas.openxmlformats.org/officeDocument/2006/relationships/oleObject" Target="embeddings/oleObject57.bin"/><Relationship Id="rId461" Type="http://schemas.openxmlformats.org/officeDocument/2006/relationships/oleObject" Target="embeddings/oleObject253.bin"/><Relationship Id="rId559" Type="http://schemas.openxmlformats.org/officeDocument/2006/relationships/image" Target="media/image235.wmf"/><Relationship Id="rId766" Type="http://schemas.openxmlformats.org/officeDocument/2006/relationships/image" Target="media/image335.wmf"/><Relationship Id="rId1189" Type="http://schemas.openxmlformats.org/officeDocument/2006/relationships/oleObject" Target="embeddings/oleObject633.bin"/><Relationship Id="rId198" Type="http://schemas.openxmlformats.org/officeDocument/2006/relationships/oleObject" Target="embeddings/oleObject114.bin"/><Relationship Id="rId321" Type="http://schemas.openxmlformats.org/officeDocument/2006/relationships/oleObject" Target="embeddings/oleObject183.bin"/><Relationship Id="rId419" Type="http://schemas.openxmlformats.org/officeDocument/2006/relationships/oleObject" Target="embeddings/oleObject232.bin"/><Relationship Id="rId626" Type="http://schemas.openxmlformats.org/officeDocument/2006/relationships/oleObject" Target="embeddings/oleObject343.bin"/><Relationship Id="rId973" Type="http://schemas.openxmlformats.org/officeDocument/2006/relationships/image" Target="media/image434.wmf"/><Relationship Id="rId1049" Type="http://schemas.openxmlformats.org/officeDocument/2006/relationships/oleObject" Target="embeddings/oleObject563.bin"/><Relationship Id="rId833" Type="http://schemas.openxmlformats.org/officeDocument/2006/relationships/image" Target="media/image369.wmf"/><Relationship Id="rId1116" Type="http://schemas.openxmlformats.org/officeDocument/2006/relationships/image" Target="media/image505.wmf"/><Relationship Id="rId265" Type="http://schemas.openxmlformats.org/officeDocument/2006/relationships/oleObject" Target="embeddings/oleObject155.bin"/><Relationship Id="rId472" Type="http://schemas.openxmlformats.org/officeDocument/2006/relationships/image" Target="media/image199.wmf"/><Relationship Id="rId900" Type="http://schemas.openxmlformats.org/officeDocument/2006/relationships/oleObject" Target="embeddings/oleObject483.bin"/><Relationship Id="rId125" Type="http://schemas.openxmlformats.org/officeDocument/2006/relationships/oleObject" Target="embeddings/oleObject68.bin"/><Relationship Id="rId332" Type="http://schemas.openxmlformats.org/officeDocument/2006/relationships/image" Target="media/image129.wmf"/><Relationship Id="rId777" Type="http://schemas.openxmlformats.org/officeDocument/2006/relationships/oleObject" Target="embeddings/oleObject422.bin"/><Relationship Id="rId984" Type="http://schemas.openxmlformats.org/officeDocument/2006/relationships/image" Target="media/image439.wmf"/><Relationship Id="rId637" Type="http://schemas.openxmlformats.org/officeDocument/2006/relationships/image" Target="media/image274.wmf"/><Relationship Id="rId844" Type="http://schemas.openxmlformats.org/officeDocument/2006/relationships/oleObject" Target="embeddings/oleObject455.bin"/><Relationship Id="rId276" Type="http://schemas.openxmlformats.org/officeDocument/2006/relationships/image" Target="media/image101.wmf"/><Relationship Id="rId483" Type="http://schemas.openxmlformats.org/officeDocument/2006/relationships/oleObject" Target="embeddings/oleObject264.bin"/><Relationship Id="rId690" Type="http://schemas.openxmlformats.org/officeDocument/2006/relationships/oleObject" Target="embeddings/oleObject375.bin"/><Relationship Id="rId704" Type="http://schemas.openxmlformats.org/officeDocument/2006/relationships/oleObject" Target="embeddings/oleObject382.bin"/><Relationship Id="rId911" Type="http://schemas.openxmlformats.org/officeDocument/2006/relationships/image" Target="media/image408.wmf"/><Relationship Id="rId1127" Type="http://schemas.openxmlformats.org/officeDocument/2006/relationships/oleObject" Target="embeddings/oleObject602.bin"/><Relationship Id="rId40" Type="http://schemas.openxmlformats.org/officeDocument/2006/relationships/oleObject" Target="embeddings/oleObject13.bin"/><Relationship Id="rId136" Type="http://schemas.openxmlformats.org/officeDocument/2006/relationships/oleObject" Target="embeddings/oleObject74.bin"/><Relationship Id="rId343" Type="http://schemas.openxmlformats.org/officeDocument/2006/relationships/oleObject" Target="embeddings/oleObject194.bin"/><Relationship Id="rId550" Type="http://schemas.openxmlformats.org/officeDocument/2006/relationships/oleObject" Target="embeddings/oleObject305.bin"/><Relationship Id="rId788" Type="http://schemas.openxmlformats.org/officeDocument/2006/relationships/oleObject" Target="embeddings/oleObject427.bin"/><Relationship Id="rId995" Type="http://schemas.openxmlformats.org/officeDocument/2006/relationships/oleObject" Target="embeddings/oleObject536.bin"/><Relationship Id="rId1180" Type="http://schemas.openxmlformats.org/officeDocument/2006/relationships/image" Target="media/image537.wmf"/><Relationship Id="rId203" Type="http://schemas.openxmlformats.org/officeDocument/2006/relationships/image" Target="media/image71.wmf"/><Relationship Id="rId648" Type="http://schemas.openxmlformats.org/officeDocument/2006/relationships/oleObject" Target="embeddings/oleObject354.bin"/><Relationship Id="rId855" Type="http://schemas.openxmlformats.org/officeDocument/2006/relationships/image" Target="media/image380.wmf"/><Relationship Id="rId1040" Type="http://schemas.openxmlformats.org/officeDocument/2006/relationships/image" Target="media/image467.wmf"/><Relationship Id="rId287" Type="http://schemas.openxmlformats.org/officeDocument/2006/relationships/oleObject" Target="embeddings/oleObject166.bin"/><Relationship Id="rId410" Type="http://schemas.openxmlformats.org/officeDocument/2006/relationships/image" Target="media/image168.wmf"/><Relationship Id="rId494" Type="http://schemas.openxmlformats.org/officeDocument/2006/relationships/image" Target="media/image210.wmf"/><Relationship Id="rId508" Type="http://schemas.openxmlformats.org/officeDocument/2006/relationships/image" Target="media/image217.wmf"/><Relationship Id="rId715" Type="http://schemas.openxmlformats.org/officeDocument/2006/relationships/oleObject" Target="embeddings/oleObject388.bin"/><Relationship Id="rId922" Type="http://schemas.openxmlformats.org/officeDocument/2006/relationships/oleObject" Target="embeddings/oleObject494.bin"/><Relationship Id="rId1138" Type="http://schemas.openxmlformats.org/officeDocument/2006/relationships/image" Target="media/image516.wmf"/><Relationship Id="rId147" Type="http://schemas.openxmlformats.org/officeDocument/2006/relationships/oleObject" Target="embeddings/oleObject79.bin"/><Relationship Id="rId354" Type="http://schemas.openxmlformats.org/officeDocument/2006/relationships/image" Target="media/image140.wmf"/><Relationship Id="rId799" Type="http://schemas.openxmlformats.org/officeDocument/2006/relationships/image" Target="media/image352.wmf"/><Relationship Id="rId1191" Type="http://schemas.openxmlformats.org/officeDocument/2006/relationships/oleObject" Target="embeddings/oleObject634.bin"/><Relationship Id="rId1205" Type="http://schemas.openxmlformats.org/officeDocument/2006/relationships/oleObject" Target="embeddings/oleObject641.bin"/><Relationship Id="rId51" Type="http://schemas.openxmlformats.org/officeDocument/2006/relationships/oleObject" Target="embeddings/oleObject20.bin"/><Relationship Id="rId561" Type="http://schemas.openxmlformats.org/officeDocument/2006/relationships/image" Target="media/image236.wmf"/><Relationship Id="rId659" Type="http://schemas.openxmlformats.org/officeDocument/2006/relationships/image" Target="media/image285.wmf"/><Relationship Id="rId866" Type="http://schemas.openxmlformats.org/officeDocument/2006/relationships/oleObject" Target="embeddings/oleObject466.bin"/><Relationship Id="rId214" Type="http://schemas.openxmlformats.org/officeDocument/2006/relationships/oleObject" Target="embeddings/oleObject123.bin"/><Relationship Id="rId298" Type="http://schemas.openxmlformats.org/officeDocument/2006/relationships/image" Target="media/image112.wmf"/><Relationship Id="rId421" Type="http://schemas.openxmlformats.org/officeDocument/2006/relationships/oleObject" Target="embeddings/oleObject233.bin"/><Relationship Id="rId519" Type="http://schemas.openxmlformats.org/officeDocument/2006/relationships/oleObject" Target="embeddings/oleObject285.bin"/><Relationship Id="rId1051" Type="http://schemas.openxmlformats.org/officeDocument/2006/relationships/oleObject" Target="embeddings/oleObject564.bin"/><Relationship Id="rId1149" Type="http://schemas.openxmlformats.org/officeDocument/2006/relationships/oleObject" Target="embeddings/oleObject613.bin"/><Relationship Id="rId158" Type="http://schemas.openxmlformats.org/officeDocument/2006/relationships/oleObject" Target="embeddings/oleObject88.bin"/><Relationship Id="rId726" Type="http://schemas.openxmlformats.org/officeDocument/2006/relationships/image" Target="media/image315.wmf"/><Relationship Id="rId933" Type="http://schemas.openxmlformats.org/officeDocument/2006/relationships/image" Target="media/image419.wmf"/><Relationship Id="rId1009" Type="http://schemas.openxmlformats.org/officeDocument/2006/relationships/oleObject" Target="embeddings/oleObject543.bin"/><Relationship Id="rId62" Type="http://schemas.openxmlformats.org/officeDocument/2006/relationships/image" Target="media/image21.wmf"/><Relationship Id="rId365" Type="http://schemas.openxmlformats.org/officeDocument/2006/relationships/oleObject" Target="embeddings/oleObject205.bin"/><Relationship Id="rId572" Type="http://schemas.openxmlformats.org/officeDocument/2006/relationships/oleObject" Target="embeddings/oleObject316.bin"/><Relationship Id="rId1216" Type="http://schemas.openxmlformats.org/officeDocument/2006/relationships/image" Target="media/image555.wmf"/><Relationship Id="rId225" Type="http://schemas.openxmlformats.org/officeDocument/2006/relationships/image" Target="media/image82.wmf"/><Relationship Id="rId432" Type="http://schemas.openxmlformats.org/officeDocument/2006/relationships/image" Target="media/image179.wmf"/><Relationship Id="rId877" Type="http://schemas.openxmlformats.org/officeDocument/2006/relationships/image" Target="media/image391.wmf"/><Relationship Id="rId1062" Type="http://schemas.openxmlformats.org/officeDocument/2006/relationships/image" Target="media/image478.wmf"/><Relationship Id="rId737" Type="http://schemas.openxmlformats.org/officeDocument/2006/relationships/oleObject" Target="embeddings/oleObject402.bin"/><Relationship Id="rId944" Type="http://schemas.openxmlformats.org/officeDocument/2006/relationships/oleObject" Target="embeddings/oleObject509.bin"/><Relationship Id="rId73" Type="http://schemas.openxmlformats.org/officeDocument/2006/relationships/image" Target="media/image26.wmf"/><Relationship Id="rId169" Type="http://schemas.openxmlformats.org/officeDocument/2006/relationships/oleObject" Target="embeddings/oleObject95.bin"/><Relationship Id="rId376" Type="http://schemas.openxmlformats.org/officeDocument/2006/relationships/image" Target="media/image151.wmf"/><Relationship Id="rId583" Type="http://schemas.openxmlformats.org/officeDocument/2006/relationships/image" Target="media/image247.wmf"/><Relationship Id="rId790" Type="http://schemas.openxmlformats.org/officeDocument/2006/relationships/oleObject" Target="embeddings/oleObject428.bin"/><Relationship Id="rId804" Type="http://schemas.openxmlformats.org/officeDocument/2006/relationships/oleObject" Target="embeddings/oleObject435.bin"/><Relationship Id="rId1227" Type="http://schemas.openxmlformats.org/officeDocument/2006/relationships/footer" Target="footer1.xml"/><Relationship Id="rId4" Type="http://schemas.openxmlformats.org/officeDocument/2006/relationships/settings" Target="settings.xml"/><Relationship Id="rId236" Type="http://schemas.openxmlformats.org/officeDocument/2006/relationships/oleObject" Target="embeddings/oleObject138.bin"/><Relationship Id="rId443" Type="http://schemas.openxmlformats.org/officeDocument/2006/relationships/oleObject" Target="embeddings/oleObject244.bin"/><Relationship Id="rId650" Type="http://schemas.openxmlformats.org/officeDocument/2006/relationships/oleObject" Target="embeddings/oleObject355.bin"/><Relationship Id="rId888" Type="http://schemas.openxmlformats.org/officeDocument/2006/relationships/oleObject" Target="embeddings/oleObject477.bin"/><Relationship Id="rId1073" Type="http://schemas.openxmlformats.org/officeDocument/2006/relationships/oleObject" Target="embeddings/oleObject575.bin"/><Relationship Id="rId303" Type="http://schemas.openxmlformats.org/officeDocument/2006/relationships/oleObject" Target="embeddings/oleObject174.bin"/><Relationship Id="rId748" Type="http://schemas.openxmlformats.org/officeDocument/2006/relationships/image" Target="media/image326.wmf"/><Relationship Id="rId955" Type="http://schemas.openxmlformats.org/officeDocument/2006/relationships/image" Target="media/image425.wmf"/><Relationship Id="rId1140" Type="http://schemas.openxmlformats.org/officeDocument/2006/relationships/image" Target="media/image517.wmf"/><Relationship Id="rId84" Type="http://schemas.openxmlformats.org/officeDocument/2006/relationships/oleObject" Target="embeddings/oleObject40.bin"/><Relationship Id="rId387" Type="http://schemas.openxmlformats.org/officeDocument/2006/relationships/oleObject" Target="embeddings/oleObject216.bin"/><Relationship Id="rId510" Type="http://schemas.openxmlformats.org/officeDocument/2006/relationships/image" Target="media/image218.wmf"/><Relationship Id="rId594" Type="http://schemas.openxmlformats.org/officeDocument/2006/relationships/oleObject" Target="embeddings/oleObject327.bin"/><Relationship Id="rId608" Type="http://schemas.openxmlformats.org/officeDocument/2006/relationships/oleObject" Target="embeddings/oleObject334.bin"/><Relationship Id="rId815" Type="http://schemas.openxmlformats.org/officeDocument/2006/relationships/image" Target="media/image360.wmf"/><Relationship Id="rId247" Type="http://schemas.openxmlformats.org/officeDocument/2006/relationships/oleObject" Target="embeddings/oleObject146.bin"/><Relationship Id="rId899" Type="http://schemas.openxmlformats.org/officeDocument/2006/relationships/image" Target="media/image402.wmf"/><Relationship Id="rId1000" Type="http://schemas.openxmlformats.org/officeDocument/2006/relationships/image" Target="media/image447.wmf"/><Relationship Id="rId1084" Type="http://schemas.openxmlformats.org/officeDocument/2006/relationships/image" Target="media/image489.wmf"/><Relationship Id="rId107" Type="http://schemas.openxmlformats.org/officeDocument/2006/relationships/oleObject" Target="embeddings/oleObject52.bin"/><Relationship Id="rId454" Type="http://schemas.openxmlformats.org/officeDocument/2006/relationships/image" Target="media/image190.wmf"/><Relationship Id="rId661" Type="http://schemas.openxmlformats.org/officeDocument/2006/relationships/image" Target="media/image286.wmf"/><Relationship Id="rId759" Type="http://schemas.openxmlformats.org/officeDocument/2006/relationships/oleObject" Target="embeddings/oleObject413.bin"/><Relationship Id="rId966" Type="http://schemas.openxmlformats.org/officeDocument/2006/relationships/oleObject" Target="embeddings/oleObject521.bin"/><Relationship Id="rId11" Type="http://schemas.openxmlformats.org/officeDocument/2006/relationships/oleObject" Target="embeddings/oleObject1.bin"/><Relationship Id="rId314" Type="http://schemas.openxmlformats.org/officeDocument/2006/relationships/image" Target="media/image120.wmf"/><Relationship Id="rId398" Type="http://schemas.openxmlformats.org/officeDocument/2006/relationships/image" Target="media/image162.wmf"/><Relationship Id="rId521" Type="http://schemas.openxmlformats.org/officeDocument/2006/relationships/oleObject" Target="embeddings/oleObject287.bin"/><Relationship Id="rId619" Type="http://schemas.openxmlformats.org/officeDocument/2006/relationships/image" Target="media/image265.wmf"/><Relationship Id="rId1151" Type="http://schemas.openxmlformats.org/officeDocument/2006/relationships/oleObject" Target="embeddings/oleObject614.bin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90.bin"/><Relationship Id="rId826" Type="http://schemas.openxmlformats.org/officeDocument/2006/relationships/oleObject" Target="embeddings/oleObject446.bin"/><Relationship Id="rId1011" Type="http://schemas.openxmlformats.org/officeDocument/2006/relationships/oleObject" Target="embeddings/oleObject544.bin"/><Relationship Id="rId1109" Type="http://schemas.openxmlformats.org/officeDocument/2006/relationships/oleObject" Target="embeddings/oleObject593.bin"/><Relationship Id="rId258" Type="http://schemas.openxmlformats.org/officeDocument/2006/relationships/image" Target="media/image92.wmf"/><Relationship Id="rId465" Type="http://schemas.openxmlformats.org/officeDocument/2006/relationships/oleObject" Target="embeddings/oleObject255.bin"/><Relationship Id="rId672" Type="http://schemas.openxmlformats.org/officeDocument/2006/relationships/oleObject" Target="embeddings/oleObject366.bin"/><Relationship Id="rId1095" Type="http://schemas.openxmlformats.org/officeDocument/2006/relationships/oleObject" Target="embeddings/oleObject586.bin"/><Relationship Id="rId22" Type="http://schemas.openxmlformats.org/officeDocument/2006/relationships/image" Target="media/image9.wmf"/><Relationship Id="rId118" Type="http://schemas.openxmlformats.org/officeDocument/2006/relationships/oleObject" Target="embeddings/oleObject61.bin"/><Relationship Id="rId325" Type="http://schemas.openxmlformats.org/officeDocument/2006/relationships/oleObject" Target="embeddings/oleObject185.bin"/><Relationship Id="rId532" Type="http://schemas.openxmlformats.org/officeDocument/2006/relationships/oleObject" Target="embeddings/oleObject296.bin"/><Relationship Id="rId977" Type="http://schemas.openxmlformats.org/officeDocument/2006/relationships/image" Target="media/image436.wmf"/><Relationship Id="rId1162" Type="http://schemas.openxmlformats.org/officeDocument/2006/relationships/image" Target="media/image528.wmf"/><Relationship Id="rId171" Type="http://schemas.openxmlformats.org/officeDocument/2006/relationships/oleObject" Target="embeddings/oleObject96.bin"/><Relationship Id="rId837" Type="http://schemas.openxmlformats.org/officeDocument/2006/relationships/image" Target="media/image371.wmf"/><Relationship Id="rId1022" Type="http://schemas.openxmlformats.org/officeDocument/2006/relationships/image" Target="media/image458.wmf"/><Relationship Id="rId269" Type="http://schemas.openxmlformats.org/officeDocument/2006/relationships/oleObject" Target="embeddings/oleObject157.bin"/><Relationship Id="rId476" Type="http://schemas.openxmlformats.org/officeDocument/2006/relationships/image" Target="media/image201.wmf"/><Relationship Id="rId683" Type="http://schemas.openxmlformats.org/officeDocument/2006/relationships/image" Target="media/image297.wmf"/><Relationship Id="rId890" Type="http://schemas.openxmlformats.org/officeDocument/2006/relationships/oleObject" Target="embeddings/oleObject478.bin"/><Relationship Id="rId904" Type="http://schemas.openxmlformats.org/officeDocument/2006/relationships/oleObject" Target="embeddings/oleObject485.bin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71.bin"/><Relationship Id="rId336" Type="http://schemas.openxmlformats.org/officeDocument/2006/relationships/image" Target="media/image131.wmf"/><Relationship Id="rId543" Type="http://schemas.openxmlformats.org/officeDocument/2006/relationships/image" Target="media/image227.wmf"/><Relationship Id="rId988" Type="http://schemas.openxmlformats.org/officeDocument/2006/relationships/image" Target="media/image441.wmf"/><Relationship Id="rId1173" Type="http://schemas.openxmlformats.org/officeDocument/2006/relationships/oleObject" Target="embeddings/oleObject625.bin"/><Relationship Id="rId182" Type="http://schemas.openxmlformats.org/officeDocument/2006/relationships/image" Target="media/image66.emf"/><Relationship Id="rId403" Type="http://schemas.openxmlformats.org/officeDocument/2006/relationships/oleObject" Target="embeddings/oleObject224.bin"/><Relationship Id="rId750" Type="http://schemas.openxmlformats.org/officeDocument/2006/relationships/image" Target="media/image327.wmf"/><Relationship Id="rId848" Type="http://schemas.openxmlformats.org/officeDocument/2006/relationships/oleObject" Target="embeddings/oleObject457.bin"/><Relationship Id="rId1033" Type="http://schemas.openxmlformats.org/officeDocument/2006/relationships/oleObject" Target="embeddings/oleObject555.bin"/><Relationship Id="rId487" Type="http://schemas.openxmlformats.org/officeDocument/2006/relationships/oleObject" Target="embeddings/oleObject266.bin"/><Relationship Id="rId610" Type="http://schemas.openxmlformats.org/officeDocument/2006/relationships/oleObject" Target="embeddings/oleObject335.bin"/><Relationship Id="rId694" Type="http://schemas.openxmlformats.org/officeDocument/2006/relationships/oleObject" Target="embeddings/oleObject377.bin"/><Relationship Id="rId708" Type="http://schemas.openxmlformats.org/officeDocument/2006/relationships/oleObject" Target="embeddings/oleObject384.bin"/><Relationship Id="rId915" Type="http://schemas.openxmlformats.org/officeDocument/2006/relationships/image" Target="media/image410.wmf"/><Relationship Id="rId347" Type="http://schemas.openxmlformats.org/officeDocument/2006/relationships/oleObject" Target="embeddings/oleObject196.bin"/><Relationship Id="rId999" Type="http://schemas.openxmlformats.org/officeDocument/2006/relationships/oleObject" Target="embeddings/oleObject538.bin"/><Relationship Id="rId1100" Type="http://schemas.openxmlformats.org/officeDocument/2006/relationships/image" Target="media/image497.wmf"/><Relationship Id="rId1184" Type="http://schemas.openxmlformats.org/officeDocument/2006/relationships/image" Target="media/image539.wmf"/><Relationship Id="rId44" Type="http://schemas.openxmlformats.org/officeDocument/2006/relationships/oleObject" Target="embeddings/oleObject15.bin"/><Relationship Id="rId554" Type="http://schemas.openxmlformats.org/officeDocument/2006/relationships/oleObject" Target="embeddings/oleObject307.bin"/><Relationship Id="rId761" Type="http://schemas.openxmlformats.org/officeDocument/2006/relationships/oleObject" Target="embeddings/oleObject414.bin"/><Relationship Id="rId859" Type="http://schemas.openxmlformats.org/officeDocument/2006/relationships/image" Target="media/image382.wmf"/><Relationship Id="rId193" Type="http://schemas.openxmlformats.org/officeDocument/2006/relationships/oleObject" Target="embeddings/oleObject109.bin"/><Relationship Id="rId207" Type="http://schemas.openxmlformats.org/officeDocument/2006/relationships/image" Target="media/image73.wmf"/><Relationship Id="rId414" Type="http://schemas.openxmlformats.org/officeDocument/2006/relationships/image" Target="media/image170.wmf"/><Relationship Id="rId498" Type="http://schemas.openxmlformats.org/officeDocument/2006/relationships/image" Target="media/image212.wmf"/><Relationship Id="rId621" Type="http://schemas.openxmlformats.org/officeDocument/2006/relationships/image" Target="media/image266.wmf"/><Relationship Id="rId1044" Type="http://schemas.openxmlformats.org/officeDocument/2006/relationships/image" Target="media/image469.wmf"/><Relationship Id="rId260" Type="http://schemas.openxmlformats.org/officeDocument/2006/relationships/image" Target="media/image93.wmf"/><Relationship Id="rId719" Type="http://schemas.openxmlformats.org/officeDocument/2006/relationships/oleObject" Target="embeddings/oleObject391.bin"/><Relationship Id="rId926" Type="http://schemas.openxmlformats.org/officeDocument/2006/relationships/oleObject" Target="embeddings/oleObject496.bin"/><Relationship Id="rId1111" Type="http://schemas.openxmlformats.org/officeDocument/2006/relationships/oleObject" Target="embeddings/oleObject594.bin"/><Relationship Id="rId55" Type="http://schemas.openxmlformats.org/officeDocument/2006/relationships/oleObject" Target="embeddings/oleObject24.bin"/><Relationship Id="rId120" Type="http://schemas.openxmlformats.org/officeDocument/2006/relationships/oleObject" Target="embeddings/oleObject63.bin"/><Relationship Id="rId358" Type="http://schemas.openxmlformats.org/officeDocument/2006/relationships/image" Target="media/image142.wmf"/><Relationship Id="rId565" Type="http://schemas.openxmlformats.org/officeDocument/2006/relationships/image" Target="media/image238.wmf"/><Relationship Id="rId772" Type="http://schemas.openxmlformats.org/officeDocument/2006/relationships/image" Target="media/image338.wmf"/><Relationship Id="rId1195" Type="http://schemas.openxmlformats.org/officeDocument/2006/relationships/oleObject" Target="embeddings/oleObject636.bin"/><Relationship Id="rId1209" Type="http://schemas.openxmlformats.org/officeDocument/2006/relationships/oleObject" Target="embeddings/oleObject643.bin"/><Relationship Id="rId218" Type="http://schemas.openxmlformats.org/officeDocument/2006/relationships/oleObject" Target="embeddings/oleObject125.bin"/><Relationship Id="rId425" Type="http://schemas.openxmlformats.org/officeDocument/2006/relationships/oleObject" Target="embeddings/oleObject235.bin"/><Relationship Id="rId632" Type="http://schemas.openxmlformats.org/officeDocument/2006/relationships/oleObject" Target="embeddings/oleObject346.bin"/><Relationship Id="rId1055" Type="http://schemas.openxmlformats.org/officeDocument/2006/relationships/oleObject" Target="embeddings/oleObject566.bin"/><Relationship Id="rId271" Type="http://schemas.openxmlformats.org/officeDocument/2006/relationships/oleObject" Target="embeddings/oleObject158.bin"/><Relationship Id="rId937" Type="http://schemas.openxmlformats.org/officeDocument/2006/relationships/oleObject" Target="embeddings/oleObject502.bin"/><Relationship Id="rId1122" Type="http://schemas.openxmlformats.org/officeDocument/2006/relationships/image" Target="media/image508.wmf"/><Relationship Id="rId66" Type="http://schemas.openxmlformats.org/officeDocument/2006/relationships/oleObject" Target="embeddings/Microsoft_Visio_2003-2010_Drawing4.vsd"/><Relationship Id="rId131" Type="http://schemas.openxmlformats.org/officeDocument/2006/relationships/oleObject" Target="embeddings/oleObject72.bin"/><Relationship Id="rId369" Type="http://schemas.openxmlformats.org/officeDocument/2006/relationships/oleObject" Target="embeddings/oleObject207.bin"/><Relationship Id="rId576" Type="http://schemas.openxmlformats.org/officeDocument/2006/relationships/oleObject" Target="embeddings/oleObject318.bin"/><Relationship Id="rId783" Type="http://schemas.openxmlformats.org/officeDocument/2006/relationships/oleObject" Target="embeddings/oleObject425.bin"/><Relationship Id="rId990" Type="http://schemas.openxmlformats.org/officeDocument/2006/relationships/image" Target="media/image442.wmf"/><Relationship Id="rId229" Type="http://schemas.openxmlformats.org/officeDocument/2006/relationships/oleObject" Target="embeddings/oleObject131.bin"/><Relationship Id="rId436" Type="http://schemas.openxmlformats.org/officeDocument/2006/relationships/image" Target="media/image181.wmf"/><Relationship Id="rId643" Type="http://schemas.openxmlformats.org/officeDocument/2006/relationships/image" Target="media/image277.wmf"/><Relationship Id="rId1066" Type="http://schemas.openxmlformats.org/officeDocument/2006/relationships/image" Target="media/image480.wmf"/><Relationship Id="rId850" Type="http://schemas.openxmlformats.org/officeDocument/2006/relationships/oleObject" Target="embeddings/oleObject458.bin"/><Relationship Id="rId948" Type="http://schemas.openxmlformats.org/officeDocument/2006/relationships/oleObject" Target="embeddings/oleObject512.bin"/><Relationship Id="rId1133" Type="http://schemas.openxmlformats.org/officeDocument/2006/relationships/oleObject" Target="embeddings/oleObject605.bin"/><Relationship Id="rId77" Type="http://schemas.openxmlformats.org/officeDocument/2006/relationships/image" Target="media/image28.wmf"/><Relationship Id="rId282" Type="http://schemas.openxmlformats.org/officeDocument/2006/relationships/image" Target="media/image104.wmf"/><Relationship Id="rId503" Type="http://schemas.openxmlformats.org/officeDocument/2006/relationships/oleObject" Target="embeddings/oleObject274.bin"/><Relationship Id="rId587" Type="http://schemas.openxmlformats.org/officeDocument/2006/relationships/image" Target="media/image249.wmf"/><Relationship Id="rId710" Type="http://schemas.openxmlformats.org/officeDocument/2006/relationships/oleObject" Target="embeddings/oleObject385.bin"/><Relationship Id="rId808" Type="http://schemas.openxmlformats.org/officeDocument/2006/relationships/oleObject" Target="embeddings/oleObject437.bin"/><Relationship Id="rId8" Type="http://schemas.openxmlformats.org/officeDocument/2006/relationships/image" Target="media/image1.gif"/><Relationship Id="rId142" Type="http://schemas.openxmlformats.org/officeDocument/2006/relationships/oleObject" Target="embeddings/oleObject77.bin"/><Relationship Id="rId447" Type="http://schemas.openxmlformats.org/officeDocument/2006/relationships/oleObject" Target="embeddings/oleObject246.bin"/><Relationship Id="rId794" Type="http://schemas.openxmlformats.org/officeDocument/2006/relationships/oleObject" Target="embeddings/oleObject430.bin"/><Relationship Id="rId1077" Type="http://schemas.openxmlformats.org/officeDocument/2006/relationships/oleObject" Target="embeddings/oleObject577.bin"/><Relationship Id="rId1200" Type="http://schemas.openxmlformats.org/officeDocument/2006/relationships/image" Target="media/image547.wmf"/><Relationship Id="rId654" Type="http://schemas.openxmlformats.org/officeDocument/2006/relationships/oleObject" Target="embeddings/oleObject357.bin"/><Relationship Id="rId861" Type="http://schemas.openxmlformats.org/officeDocument/2006/relationships/image" Target="media/image383.wmf"/><Relationship Id="rId959" Type="http://schemas.openxmlformats.org/officeDocument/2006/relationships/image" Target="media/image427.wmf"/><Relationship Id="rId293" Type="http://schemas.openxmlformats.org/officeDocument/2006/relationships/oleObject" Target="embeddings/oleObject169.bin"/><Relationship Id="rId307" Type="http://schemas.openxmlformats.org/officeDocument/2006/relationships/oleObject" Target="embeddings/oleObject176.bin"/><Relationship Id="rId514" Type="http://schemas.openxmlformats.org/officeDocument/2006/relationships/oleObject" Target="embeddings/oleObject280.bin"/><Relationship Id="rId721" Type="http://schemas.openxmlformats.org/officeDocument/2006/relationships/oleObject" Target="embeddings/oleObject393.bin"/><Relationship Id="rId1144" Type="http://schemas.openxmlformats.org/officeDocument/2006/relationships/image" Target="media/image519.wmf"/><Relationship Id="rId88" Type="http://schemas.openxmlformats.org/officeDocument/2006/relationships/oleObject" Target="embeddings/oleObject42.bin"/><Relationship Id="rId153" Type="http://schemas.openxmlformats.org/officeDocument/2006/relationships/oleObject" Target="embeddings/oleObject83.bin"/><Relationship Id="rId360" Type="http://schemas.openxmlformats.org/officeDocument/2006/relationships/image" Target="media/image143.wmf"/><Relationship Id="rId598" Type="http://schemas.openxmlformats.org/officeDocument/2006/relationships/oleObject" Target="embeddings/oleObject329.bin"/><Relationship Id="rId819" Type="http://schemas.openxmlformats.org/officeDocument/2006/relationships/image" Target="media/image362.wmf"/><Relationship Id="rId1004" Type="http://schemas.openxmlformats.org/officeDocument/2006/relationships/image" Target="media/image449.wmf"/><Relationship Id="rId1211" Type="http://schemas.openxmlformats.org/officeDocument/2006/relationships/oleObject" Target="embeddings/oleObject644.bin"/><Relationship Id="rId220" Type="http://schemas.openxmlformats.org/officeDocument/2006/relationships/oleObject" Target="embeddings/oleObject126.bin"/><Relationship Id="rId458" Type="http://schemas.openxmlformats.org/officeDocument/2006/relationships/image" Target="media/image192.wmf"/><Relationship Id="rId665" Type="http://schemas.openxmlformats.org/officeDocument/2006/relationships/image" Target="media/image288.wmf"/><Relationship Id="rId872" Type="http://schemas.openxmlformats.org/officeDocument/2006/relationships/oleObject" Target="embeddings/oleObject469.bin"/><Relationship Id="rId1088" Type="http://schemas.openxmlformats.org/officeDocument/2006/relationships/image" Target="media/image491.wmf"/><Relationship Id="rId15" Type="http://schemas.openxmlformats.org/officeDocument/2006/relationships/oleObject" Target="embeddings/Microsoft_Visio_2003-2010_Drawing.vsd"/><Relationship Id="rId318" Type="http://schemas.openxmlformats.org/officeDocument/2006/relationships/image" Target="media/image122.wmf"/><Relationship Id="rId525" Type="http://schemas.openxmlformats.org/officeDocument/2006/relationships/oleObject" Target="embeddings/oleObject291.bin"/><Relationship Id="rId732" Type="http://schemas.openxmlformats.org/officeDocument/2006/relationships/image" Target="media/image318.wmf"/><Relationship Id="rId1155" Type="http://schemas.openxmlformats.org/officeDocument/2006/relationships/oleObject" Target="embeddings/oleObject616.bin"/><Relationship Id="rId99" Type="http://schemas.openxmlformats.org/officeDocument/2006/relationships/image" Target="media/image39.png"/><Relationship Id="rId164" Type="http://schemas.openxmlformats.org/officeDocument/2006/relationships/oleObject" Target="embeddings/oleObject93.bin"/><Relationship Id="rId371" Type="http://schemas.openxmlformats.org/officeDocument/2006/relationships/oleObject" Target="embeddings/oleObject208.bin"/><Relationship Id="rId1015" Type="http://schemas.openxmlformats.org/officeDocument/2006/relationships/oleObject" Target="embeddings/oleObject546.bin"/><Relationship Id="rId1222" Type="http://schemas.openxmlformats.org/officeDocument/2006/relationships/image" Target="media/image558.wmf"/><Relationship Id="rId469" Type="http://schemas.openxmlformats.org/officeDocument/2006/relationships/oleObject" Target="embeddings/oleObject257.bin"/><Relationship Id="rId676" Type="http://schemas.openxmlformats.org/officeDocument/2006/relationships/oleObject" Target="embeddings/oleObject368.bin"/><Relationship Id="rId883" Type="http://schemas.openxmlformats.org/officeDocument/2006/relationships/image" Target="media/image394.wmf"/><Relationship Id="rId1099" Type="http://schemas.openxmlformats.org/officeDocument/2006/relationships/oleObject" Target="embeddings/oleObject588.bin"/><Relationship Id="rId26" Type="http://schemas.openxmlformats.org/officeDocument/2006/relationships/image" Target="media/image11.wmf"/><Relationship Id="rId231" Type="http://schemas.openxmlformats.org/officeDocument/2006/relationships/oleObject" Target="embeddings/oleObject133.bin"/><Relationship Id="rId329" Type="http://schemas.openxmlformats.org/officeDocument/2006/relationships/oleObject" Target="embeddings/oleObject187.bin"/><Relationship Id="rId536" Type="http://schemas.openxmlformats.org/officeDocument/2006/relationships/oleObject" Target="embeddings/oleObject298.bin"/><Relationship Id="rId1166" Type="http://schemas.openxmlformats.org/officeDocument/2006/relationships/image" Target="media/image530.wmf"/><Relationship Id="rId175" Type="http://schemas.openxmlformats.org/officeDocument/2006/relationships/oleObject" Target="embeddings/oleObject98.bin"/><Relationship Id="rId743" Type="http://schemas.openxmlformats.org/officeDocument/2006/relationships/oleObject" Target="embeddings/oleObject405.bin"/><Relationship Id="rId950" Type="http://schemas.openxmlformats.org/officeDocument/2006/relationships/oleObject" Target="embeddings/oleObject513.bin"/><Relationship Id="rId1026" Type="http://schemas.openxmlformats.org/officeDocument/2006/relationships/image" Target="media/image460.wmf"/><Relationship Id="rId382" Type="http://schemas.openxmlformats.org/officeDocument/2006/relationships/image" Target="media/image154.wmf"/><Relationship Id="rId603" Type="http://schemas.openxmlformats.org/officeDocument/2006/relationships/image" Target="media/image257.wmf"/><Relationship Id="rId687" Type="http://schemas.openxmlformats.org/officeDocument/2006/relationships/image" Target="media/image299.wmf"/><Relationship Id="rId810" Type="http://schemas.openxmlformats.org/officeDocument/2006/relationships/oleObject" Target="embeddings/oleObject438.bin"/><Relationship Id="rId908" Type="http://schemas.openxmlformats.org/officeDocument/2006/relationships/oleObject" Target="embeddings/oleObject487.bin"/><Relationship Id="rId242" Type="http://schemas.openxmlformats.org/officeDocument/2006/relationships/oleObject" Target="embeddings/oleObject144.bin"/><Relationship Id="rId894" Type="http://schemas.openxmlformats.org/officeDocument/2006/relationships/oleObject" Target="embeddings/oleObject480.bin"/><Relationship Id="rId1177" Type="http://schemas.openxmlformats.org/officeDocument/2006/relationships/oleObject" Target="embeddings/oleObject627.bin"/><Relationship Id="rId37" Type="http://schemas.openxmlformats.org/officeDocument/2006/relationships/oleObject" Target="embeddings/oleObject12.bin"/><Relationship Id="rId102" Type="http://schemas.openxmlformats.org/officeDocument/2006/relationships/image" Target="media/image41.wmf"/><Relationship Id="rId547" Type="http://schemas.openxmlformats.org/officeDocument/2006/relationships/image" Target="media/image229.wmf"/><Relationship Id="rId754" Type="http://schemas.openxmlformats.org/officeDocument/2006/relationships/image" Target="media/image329.wmf"/><Relationship Id="rId961" Type="http://schemas.openxmlformats.org/officeDocument/2006/relationships/image" Target="media/image428.wmf"/><Relationship Id="rId90" Type="http://schemas.openxmlformats.org/officeDocument/2006/relationships/image" Target="media/image35.wmf"/><Relationship Id="rId186" Type="http://schemas.openxmlformats.org/officeDocument/2006/relationships/oleObject" Target="embeddings/oleObject103.bin"/><Relationship Id="rId393" Type="http://schemas.openxmlformats.org/officeDocument/2006/relationships/oleObject" Target="embeddings/oleObject219.bin"/><Relationship Id="rId407" Type="http://schemas.openxmlformats.org/officeDocument/2006/relationships/oleObject" Target="embeddings/oleObject226.bin"/><Relationship Id="rId614" Type="http://schemas.openxmlformats.org/officeDocument/2006/relationships/oleObject" Target="embeddings/oleObject337.bin"/><Relationship Id="rId821" Type="http://schemas.openxmlformats.org/officeDocument/2006/relationships/image" Target="media/image363.wmf"/><Relationship Id="rId1037" Type="http://schemas.openxmlformats.org/officeDocument/2006/relationships/oleObject" Target="embeddings/oleObject557.bin"/><Relationship Id="rId253" Type="http://schemas.openxmlformats.org/officeDocument/2006/relationships/oleObject" Target="embeddings/oleObject149.bin"/><Relationship Id="rId460" Type="http://schemas.openxmlformats.org/officeDocument/2006/relationships/image" Target="media/image193.wmf"/><Relationship Id="rId698" Type="http://schemas.openxmlformats.org/officeDocument/2006/relationships/oleObject" Target="embeddings/oleObject379.bin"/><Relationship Id="rId919" Type="http://schemas.openxmlformats.org/officeDocument/2006/relationships/image" Target="media/image412.wmf"/><Relationship Id="rId1090" Type="http://schemas.openxmlformats.org/officeDocument/2006/relationships/image" Target="media/image492.wmf"/><Relationship Id="rId1104" Type="http://schemas.openxmlformats.org/officeDocument/2006/relationships/image" Target="media/image499.wmf"/><Relationship Id="rId48" Type="http://schemas.openxmlformats.org/officeDocument/2006/relationships/oleObject" Target="embeddings/Microsoft_Visio_2003-2010_Drawing3.vsd"/><Relationship Id="rId113" Type="http://schemas.openxmlformats.org/officeDocument/2006/relationships/oleObject" Target="embeddings/oleObject56.bin"/><Relationship Id="rId320" Type="http://schemas.openxmlformats.org/officeDocument/2006/relationships/image" Target="media/image123.wmf"/><Relationship Id="rId558" Type="http://schemas.openxmlformats.org/officeDocument/2006/relationships/oleObject" Target="embeddings/oleObject309.bin"/><Relationship Id="rId765" Type="http://schemas.openxmlformats.org/officeDocument/2006/relationships/oleObject" Target="embeddings/oleObject416.bin"/><Relationship Id="rId972" Type="http://schemas.openxmlformats.org/officeDocument/2006/relationships/oleObject" Target="embeddings/oleObject524.bin"/><Relationship Id="rId1188" Type="http://schemas.openxmlformats.org/officeDocument/2006/relationships/image" Target="media/image541.wmf"/><Relationship Id="rId197" Type="http://schemas.openxmlformats.org/officeDocument/2006/relationships/oleObject" Target="embeddings/oleObject113.bin"/><Relationship Id="rId418" Type="http://schemas.openxmlformats.org/officeDocument/2006/relationships/image" Target="media/image172.wmf"/><Relationship Id="rId625" Type="http://schemas.openxmlformats.org/officeDocument/2006/relationships/image" Target="media/image268.wmf"/><Relationship Id="rId832" Type="http://schemas.openxmlformats.org/officeDocument/2006/relationships/oleObject" Target="embeddings/oleObject449.bin"/><Relationship Id="rId1048" Type="http://schemas.openxmlformats.org/officeDocument/2006/relationships/image" Target="media/image471.wmf"/><Relationship Id="rId264" Type="http://schemas.openxmlformats.org/officeDocument/2006/relationships/image" Target="media/image95.wmf"/><Relationship Id="rId471" Type="http://schemas.openxmlformats.org/officeDocument/2006/relationships/oleObject" Target="embeddings/oleObject258.bin"/><Relationship Id="rId1115" Type="http://schemas.openxmlformats.org/officeDocument/2006/relationships/oleObject" Target="embeddings/oleObject596.bin"/><Relationship Id="rId59" Type="http://schemas.openxmlformats.org/officeDocument/2006/relationships/oleObject" Target="embeddings/oleObject28.bin"/><Relationship Id="rId124" Type="http://schemas.openxmlformats.org/officeDocument/2006/relationships/oleObject" Target="embeddings/oleObject67.bin"/><Relationship Id="rId569" Type="http://schemas.openxmlformats.org/officeDocument/2006/relationships/image" Target="media/image240.wmf"/><Relationship Id="rId776" Type="http://schemas.openxmlformats.org/officeDocument/2006/relationships/image" Target="media/image340.wmf"/><Relationship Id="rId983" Type="http://schemas.openxmlformats.org/officeDocument/2006/relationships/oleObject" Target="embeddings/oleObject530.bin"/><Relationship Id="rId1199" Type="http://schemas.openxmlformats.org/officeDocument/2006/relationships/oleObject" Target="embeddings/oleObject638.bin"/><Relationship Id="rId331" Type="http://schemas.openxmlformats.org/officeDocument/2006/relationships/oleObject" Target="embeddings/oleObject188.bin"/><Relationship Id="rId429" Type="http://schemas.openxmlformats.org/officeDocument/2006/relationships/oleObject" Target="embeddings/oleObject237.bin"/><Relationship Id="rId636" Type="http://schemas.openxmlformats.org/officeDocument/2006/relationships/oleObject" Target="embeddings/oleObject348.bin"/><Relationship Id="rId1059" Type="http://schemas.openxmlformats.org/officeDocument/2006/relationships/oleObject" Target="embeddings/oleObject568.bin"/><Relationship Id="rId843" Type="http://schemas.openxmlformats.org/officeDocument/2006/relationships/image" Target="media/image374.wmf"/><Relationship Id="rId1126" Type="http://schemas.openxmlformats.org/officeDocument/2006/relationships/image" Target="media/image510.wmf"/><Relationship Id="rId275" Type="http://schemas.openxmlformats.org/officeDocument/2006/relationships/oleObject" Target="embeddings/oleObject160.bin"/><Relationship Id="rId482" Type="http://schemas.openxmlformats.org/officeDocument/2006/relationships/image" Target="media/image204.wmf"/><Relationship Id="rId703" Type="http://schemas.openxmlformats.org/officeDocument/2006/relationships/image" Target="media/image307.wmf"/><Relationship Id="rId910" Type="http://schemas.openxmlformats.org/officeDocument/2006/relationships/oleObject" Target="embeddings/oleObject488.bin"/><Relationship Id="rId135" Type="http://schemas.openxmlformats.org/officeDocument/2006/relationships/image" Target="media/image47.wmf"/><Relationship Id="rId342" Type="http://schemas.openxmlformats.org/officeDocument/2006/relationships/image" Target="media/image134.wmf"/><Relationship Id="rId787" Type="http://schemas.openxmlformats.org/officeDocument/2006/relationships/image" Target="media/image346.wmf"/><Relationship Id="rId994" Type="http://schemas.openxmlformats.org/officeDocument/2006/relationships/image" Target="media/image444.wmf"/><Relationship Id="rId202" Type="http://schemas.openxmlformats.org/officeDocument/2006/relationships/oleObject" Target="embeddings/oleObject117.bin"/><Relationship Id="rId647" Type="http://schemas.openxmlformats.org/officeDocument/2006/relationships/image" Target="media/image279.wmf"/><Relationship Id="rId854" Type="http://schemas.openxmlformats.org/officeDocument/2006/relationships/oleObject" Target="embeddings/oleObject460.bin"/><Relationship Id="rId286" Type="http://schemas.openxmlformats.org/officeDocument/2006/relationships/image" Target="media/image106.wmf"/><Relationship Id="rId493" Type="http://schemas.openxmlformats.org/officeDocument/2006/relationships/oleObject" Target="embeddings/oleObject269.bin"/><Relationship Id="rId507" Type="http://schemas.openxmlformats.org/officeDocument/2006/relationships/oleObject" Target="embeddings/oleObject276.bin"/><Relationship Id="rId714" Type="http://schemas.openxmlformats.org/officeDocument/2006/relationships/image" Target="media/image312.wmf"/><Relationship Id="rId921" Type="http://schemas.openxmlformats.org/officeDocument/2006/relationships/image" Target="media/image413.wmf"/><Relationship Id="rId1137" Type="http://schemas.openxmlformats.org/officeDocument/2006/relationships/oleObject" Target="embeddings/oleObject607.bin"/><Relationship Id="rId50" Type="http://schemas.openxmlformats.org/officeDocument/2006/relationships/oleObject" Target="embeddings/oleObject19.bin"/><Relationship Id="rId146" Type="http://schemas.openxmlformats.org/officeDocument/2006/relationships/image" Target="media/image53.wmf"/><Relationship Id="rId353" Type="http://schemas.openxmlformats.org/officeDocument/2006/relationships/oleObject" Target="embeddings/oleObject199.bin"/><Relationship Id="rId560" Type="http://schemas.openxmlformats.org/officeDocument/2006/relationships/oleObject" Target="embeddings/oleObject310.bin"/><Relationship Id="rId798" Type="http://schemas.openxmlformats.org/officeDocument/2006/relationships/oleObject" Target="embeddings/oleObject432.bin"/><Relationship Id="rId1190" Type="http://schemas.openxmlformats.org/officeDocument/2006/relationships/image" Target="media/image542.wmf"/><Relationship Id="rId1204" Type="http://schemas.openxmlformats.org/officeDocument/2006/relationships/image" Target="media/image549.wmf"/><Relationship Id="rId213" Type="http://schemas.openxmlformats.org/officeDocument/2006/relationships/image" Target="media/image76.wmf"/><Relationship Id="rId420" Type="http://schemas.openxmlformats.org/officeDocument/2006/relationships/image" Target="media/image173.wmf"/><Relationship Id="rId658" Type="http://schemas.openxmlformats.org/officeDocument/2006/relationships/oleObject" Target="embeddings/oleObject359.bin"/><Relationship Id="rId865" Type="http://schemas.openxmlformats.org/officeDocument/2006/relationships/image" Target="media/image385.wmf"/><Relationship Id="rId1050" Type="http://schemas.openxmlformats.org/officeDocument/2006/relationships/image" Target="media/image472.wmf"/><Relationship Id="rId297" Type="http://schemas.openxmlformats.org/officeDocument/2006/relationships/oleObject" Target="embeddings/oleObject171.bin"/><Relationship Id="rId518" Type="http://schemas.openxmlformats.org/officeDocument/2006/relationships/oleObject" Target="embeddings/oleObject284.bin"/><Relationship Id="rId725" Type="http://schemas.openxmlformats.org/officeDocument/2006/relationships/oleObject" Target="embeddings/oleObject396.bin"/><Relationship Id="rId932" Type="http://schemas.openxmlformats.org/officeDocument/2006/relationships/oleObject" Target="embeddings/oleObject499.bin"/><Relationship Id="rId1148" Type="http://schemas.openxmlformats.org/officeDocument/2006/relationships/image" Target="media/image521.wmf"/><Relationship Id="rId157" Type="http://schemas.openxmlformats.org/officeDocument/2006/relationships/oleObject" Target="embeddings/oleObject87.bin"/><Relationship Id="rId364" Type="http://schemas.openxmlformats.org/officeDocument/2006/relationships/image" Target="media/image145.wmf"/><Relationship Id="rId1008" Type="http://schemas.openxmlformats.org/officeDocument/2006/relationships/image" Target="media/image451.wmf"/><Relationship Id="rId1215" Type="http://schemas.openxmlformats.org/officeDocument/2006/relationships/oleObject" Target="embeddings/oleObject646.bin"/><Relationship Id="rId61" Type="http://schemas.openxmlformats.org/officeDocument/2006/relationships/oleObject" Target="embeddings/oleObject30.bin"/><Relationship Id="rId571" Type="http://schemas.openxmlformats.org/officeDocument/2006/relationships/image" Target="media/image241.wmf"/><Relationship Id="rId669" Type="http://schemas.openxmlformats.org/officeDocument/2006/relationships/image" Target="media/image290.wmf"/><Relationship Id="rId876" Type="http://schemas.openxmlformats.org/officeDocument/2006/relationships/oleObject" Target="embeddings/oleObject471.bin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28.bin"/><Relationship Id="rId431" Type="http://schemas.openxmlformats.org/officeDocument/2006/relationships/oleObject" Target="embeddings/oleObject238.bin"/><Relationship Id="rId529" Type="http://schemas.openxmlformats.org/officeDocument/2006/relationships/image" Target="media/image220.wmf"/><Relationship Id="rId736" Type="http://schemas.openxmlformats.org/officeDocument/2006/relationships/image" Target="media/image320.wmf"/><Relationship Id="rId1061" Type="http://schemas.openxmlformats.org/officeDocument/2006/relationships/oleObject" Target="embeddings/oleObject569.bin"/><Relationship Id="rId1159" Type="http://schemas.openxmlformats.org/officeDocument/2006/relationships/oleObject" Target="embeddings/oleObject618.bin"/><Relationship Id="rId168" Type="http://schemas.openxmlformats.org/officeDocument/2006/relationships/image" Target="media/image59.wmf"/><Relationship Id="rId943" Type="http://schemas.openxmlformats.org/officeDocument/2006/relationships/oleObject" Target="embeddings/oleObject508.bin"/><Relationship Id="rId1019" Type="http://schemas.openxmlformats.org/officeDocument/2006/relationships/oleObject" Target="embeddings/oleObject548.bin"/><Relationship Id="rId72" Type="http://schemas.openxmlformats.org/officeDocument/2006/relationships/oleObject" Target="embeddings/oleObject34.bin"/><Relationship Id="rId375" Type="http://schemas.openxmlformats.org/officeDocument/2006/relationships/oleObject" Target="embeddings/oleObject210.bin"/><Relationship Id="rId582" Type="http://schemas.openxmlformats.org/officeDocument/2006/relationships/oleObject" Target="embeddings/oleObject321.bin"/><Relationship Id="rId803" Type="http://schemas.openxmlformats.org/officeDocument/2006/relationships/image" Target="media/image354.wmf"/><Relationship Id="rId1226" Type="http://schemas.openxmlformats.org/officeDocument/2006/relationships/header" Target="header1.xml"/><Relationship Id="rId3" Type="http://schemas.openxmlformats.org/officeDocument/2006/relationships/styles" Target="styles.xml"/><Relationship Id="rId235" Type="http://schemas.openxmlformats.org/officeDocument/2006/relationships/oleObject" Target="embeddings/oleObject137.bin"/><Relationship Id="rId442" Type="http://schemas.openxmlformats.org/officeDocument/2006/relationships/image" Target="media/image184.wmf"/><Relationship Id="rId887" Type="http://schemas.openxmlformats.org/officeDocument/2006/relationships/image" Target="media/image396.wmf"/><Relationship Id="rId1072" Type="http://schemas.openxmlformats.org/officeDocument/2006/relationships/image" Target="media/image483.wmf"/><Relationship Id="rId302" Type="http://schemas.openxmlformats.org/officeDocument/2006/relationships/image" Target="media/image114.wmf"/><Relationship Id="rId747" Type="http://schemas.openxmlformats.org/officeDocument/2006/relationships/oleObject" Target="embeddings/oleObject407.bin"/><Relationship Id="rId954" Type="http://schemas.openxmlformats.org/officeDocument/2006/relationships/oleObject" Target="embeddings/oleObject515.bin"/><Relationship Id="rId83" Type="http://schemas.openxmlformats.org/officeDocument/2006/relationships/image" Target="media/image31.wmf"/><Relationship Id="rId179" Type="http://schemas.openxmlformats.org/officeDocument/2006/relationships/oleObject" Target="embeddings/oleObject100.bin"/><Relationship Id="rId386" Type="http://schemas.openxmlformats.org/officeDocument/2006/relationships/image" Target="media/image156.wmf"/><Relationship Id="rId593" Type="http://schemas.openxmlformats.org/officeDocument/2006/relationships/image" Target="media/image252.wmf"/><Relationship Id="rId607" Type="http://schemas.openxmlformats.org/officeDocument/2006/relationships/image" Target="media/image259.wmf"/><Relationship Id="rId814" Type="http://schemas.openxmlformats.org/officeDocument/2006/relationships/oleObject" Target="embeddings/oleObject440.bin"/><Relationship Id="rId246" Type="http://schemas.openxmlformats.org/officeDocument/2006/relationships/image" Target="media/image86.wmf"/><Relationship Id="rId453" Type="http://schemas.openxmlformats.org/officeDocument/2006/relationships/oleObject" Target="embeddings/oleObject249.bin"/><Relationship Id="rId660" Type="http://schemas.openxmlformats.org/officeDocument/2006/relationships/oleObject" Target="embeddings/oleObject360.bin"/><Relationship Id="rId898" Type="http://schemas.openxmlformats.org/officeDocument/2006/relationships/oleObject" Target="embeddings/oleObject482.bin"/><Relationship Id="rId1083" Type="http://schemas.openxmlformats.org/officeDocument/2006/relationships/oleObject" Target="embeddings/oleObject580.bin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79.bin"/><Relationship Id="rId758" Type="http://schemas.openxmlformats.org/officeDocument/2006/relationships/image" Target="media/image331.wmf"/><Relationship Id="rId965" Type="http://schemas.openxmlformats.org/officeDocument/2006/relationships/image" Target="media/image430.wmf"/><Relationship Id="rId1150" Type="http://schemas.openxmlformats.org/officeDocument/2006/relationships/image" Target="media/image522.wmf"/><Relationship Id="rId10" Type="http://schemas.openxmlformats.org/officeDocument/2006/relationships/image" Target="media/image3.wmf"/><Relationship Id="rId94" Type="http://schemas.openxmlformats.org/officeDocument/2006/relationships/image" Target="media/image37.wmf"/><Relationship Id="rId397" Type="http://schemas.openxmlformats.org/officeDocument/2006/relationships/oleObject" Target="embeddings/oleObject221.bin"/><Relationship Id="rId520" Type="http://schemas.openxmlformats.org/officeDocument/2006/relationships/oleObject" Target="embeddings/oleObject286.bin"/><Relationship Id="rId618" Type="http://schemas.openxmlformats.org/officeDocument/2006/relationships/oleObject" Target="embeddings/oleObject339.bin"/><Relationship Id="rId825" Type="http://schemas.openxmlformats.org/officeDocument/2006/relationships/image" Target="media/image365.wmf"/><Relationship Id="rId257" Type="http://schemas.openxmlformats.org/officeDocument/2006/relationships/oleObject" Target="embeddings/oleObject151.bin"/><Relationship Id="rId464" Type="http://schemas.openxmlformats.org/officeDocument/2006/relationships/image" Target="media/image195.wmf"/><Relationship Id="rId1010" Type="http://schemas.openxmlformats.org/officeDocument/2006/relationships/image" Target="media/image452.wmf"/><Relationship Id="rId1094" Type="http://schemas.openxmlformats.org/officeDocument/2006/relationships/image" Target="media/image494.wmf"/><Relationship Id="rId1108" Type="http://schemas.openxmlformats.org/officeDocument/2006/relationships/image" Target="media/image501.wmf"/><Relationship Id="rId117" Type="http://schemas.openxmlformats.org/officeDocument/2006/relationships/oleObject" Target="embeddings/oleObject60.bin"/><Relationship Id="rId671" Type="http://schemas.openxmlformats.org/officeDocument/2006/relationships/image" Target="media/image291.wmf"/><Relationship Id="rId769" Type="http://schemas.openxmlformats.org/officeDocument/2006/relationships/oleObject" Target="embeddings/oleObject418.bin"/><Relationship Id="rId976" Type="http://schemas.openxmlformats.org/officeDocument/2006/relationships/oleObject" Target="embeddings/oleObject526.bin"/><Relationship Id="rId324" Type="http://schemas.openxmlformats.org/officeDocument/2006/relationships/image" Target="media/image125.wmf"/><Relationship Id="rId531" Type="http://schemas.openxmlformats.org/officeDocument/2006/relationships/image" Target="media/image221.wmf"/><Relationship Id="rId629" Type="http://schemas.openxmlformats.org/officeDocument/2006/relationships/image" Target="media/image270.wmf"/><Relationship Id="rId1161" Type="http://schemas.openxmlformats.org/officeDocument/2006/relationships/oleObject" Target="embeddings/oleObject619.bin"/><Relationship Id="rId836" Type="http://schemas.openxmlformats.org/officeDocument/2006/relationships/oleObject" Target="embeddings/oleObject451.bin"/><Relationship Id="rId1021" Type="http://schemas.openxmlformats.org/officeDocument/2006/relationships/oleObject" Target="embeddings/oleObject549.bin"/><Relationship Id="rId1119" Type="http://schemas.openxmlformats.org/officeDocument/2006/relationships/oleObject" Target="embeddings/oleObject598.bin"/><Relationship Id="rId903" Type="http://schemas.openxmlformats.org/officeDocument/2006/relationships/image" Target="media/image404.wmf"/><Relationship Id="rId32" Type="http://schemas.openxmlformats.org/officeDocument/2006/relationships/image" Target="media/image14.wmf"/><Relationship Id="rId181" Type="http://schemas.openxmlformats.org/officeDocument/2006/relationships/oleObject" Target="embeddings/oleObject101.bin"/><Relationship Id="rId279" Type="http://schemas.openxmlformats.org/officeDocument/2006/relationships/oleObject" Target="embeddings/oleObject162.bin"/><Relationship Id="rId486" Type="http://schemas.openxmlformats.org/officeDocument/2006/relationships/image" Target="media/image206.wmf"/><Relationship Id="rId693" Type="http://schemas.openxmlformats.org/officeDocument/2006/relationships/image" Target="media/image302.wmf"/><Relationship Id="rId139" Type="http://schemas.openxmlformats.org/officeDocument/2006/relationships/image" Target="media/image49.wmf"/><Relationship Id="rId346" Type="http://schemas.openxmlformats.org/officeDocument/2006/relationships/image" Target="media/image136.wmf"/><Relationship Id="rId553" Type="http://schemas.openxmlformats.org/officeDocument/2006/relationships/image" Target="media/image232.wmf"/><Relationship Id="rId760" Type="http://schemas.openxmlformats.org/officeDocument/2006/relationships/image" Target="media/image332.wmf"/><Relationship Id="rId998" Type="http://schemas.openxmlformats.org/officeDocument/2006/relationships/image" Target="media/image446.wmf"/><Relationship Id="rId1183" Type="http://schemas.openxmlformats.org/officeDocument/2006/relationships/oleObject" Target="embeddings/oleObject630.bin"/><Relationship Id="rId206" Type="http://schemas.openxmlformats.org/officeDocument/2006/relationships/oleObject" Target="embeddings/oleObject119.bin"/><Relationship Id="rId413" Type="http://schemas.openxmlformats.org/officeDocument/2006/relationships/oleObject" Target="embeddings/oleObject229.bin"/><Relationship Id="rId858" Type="http://schemas.openxmlformats.org/officeDocument/2006/relationships/oleObject" Target="embeddings/oleObject462.bin"/><Relationship Id="rId1043" Type="http://schemas.openxmlformats.org/officeDocument/2006/relationships/oleObject" Target="embeddings/oleObject560.bin"/><Relationship Id="rId620" Type="http://schemas.openxmlformats.org/officeDocument/2006/relationships/oleObject" Target="embeddings/oleObject340.bin"/><Relationship Id="rId718" Type="http://schemas.openxmlformats.org/officeDocument/2006/relationships/oleObject" Target="embeddings/oleObject390.bin"/><Relationship Id="rId925" Type="http://schemas.openxmlformats.org/officeDocument/2006/relationships/image" Target="media/image415.wmf"/><Relationship Id="rId1110" Type="http://schemas.openxmlformats.org/officeDocument/2006/relationships/image" Target="media/image502.wmf"/><Relationship Id="rId1208" Type="http://schemas.openxmlformats.org/officeDocument/2006/relationships/image" Target="media/image551.wmf"/><Relationship Id="rId54" Type="http://schemas.openxmlformats.org/officeDocument/2006/relationships/oleObject" Target="embeddings/oleObject23.bin"/><Relationship Id="rId270" Type="http://schemas.openxmlformats.org/officeDocument/2006/relationships/image" Target="media/image98.wmf"/><Relationship Id="rId130" Type="http://schemas.openxmlformats.org/officeDocument/2006/relationships/image" Target="media/image44.wmf"/><Relationship Id="rId368" Type="http://schemas.openxmlformats.org/officeDocument/2006/relationships/image" Target="media/image147.wmf"/><Relationship Id="rId575" Type="http://schemas.openxmlformats.org/officeDocument/2006/relationships/image" Target="media/image243.wmf"/><Relationship Id="rId782" Type="http://schemas.openxmlformats.org/officeDocument/2006/relationships/image" Target="media/image343.wmf"/><Relationship Id="rId228" Type="http://schemas.openxmlformats.org/officeDocument/2006/relationships/oleObject" Target="embeddings/oleObject130.bin"/><Relationship Id="rId435" Type="http://schemas.openxmlformats.org/officeDocument/2006/relationships/oleObject" Target="embeddings/oleObject240.bin"/><Relationship Id="rId642" Type="http://schemas.openxmlformats.org/officeDocument/2006/relationships/oleObject" Target="embeddings/oleObject351.bin"/><Relationship Id="rId1065" Type="http://schemas.openxmlformats.org/officeDocument/2006/relationships/oleObject" Target="embeddings/oleObject571.bin"/><Relationship Id="rId502" Type="http://schemas.openxmlformats.org/officeDocument/2006/relationships/image" Target="media/image214.wmf"/><Relationship Id="rId947" Type="http://schemas.openxmlformats.org/officeDocument/2006/relationships/image" Target="media/image421.wmf"/><Relationship Id="rId1132" Type="http://schemas.openxmlformats.org/officeDocument/2006/relationships/image" Target="media/image513.wmf"/><Relationship Id="rId76" Type="http://schemas.openxmlformats.org/officeDocument/2006/relationships/oleObject" Target="embeddings/oleObject36.bin"/><Relationship Id="rId807" Type="http://schemas.openxmlformats.org/officeDocument/2006/relationships/image" Target="media/image356.wmf"/><Relationship Id="rId292" Type="http://schemas.openxmlformats.org/officeDocument/2006/relationships/image" Target="media/image109.wmf"/><Relationship Id="rId597" Type="http://schemas.openxmlformats.org/officeDocument/2006/relationships/image" Target="media/image254.wmf"/><Relationship Id="rId152" Type="http://schemas.openxmlformats.org/officeDocument/2006/relationships/oleObject" Target="embeddings/oleObject82.bin"/><Relationship Id="rId457" Type="http://schemas.openxmlformats.org/officeDocument/2006/relationships/oleObject" Target="embeddings/oleObject251.bin"/><Relationship Id="rId1087" Type="http://schemas.openxmlformats.org/officeDocument/2006/relationships/oleObject" Target="embeddings/oleObject582.bin"/><Relationship Id="rId664" Type="http://schemas.openxmlformats.org/officeDocument/2006/relationships/oleObject" Target="embeddings/oleObject362.bin"/><Relationship Id="rId871" Type="http://schemas.openxmlformats.org/officeDocument/2006/relationships/image" Target="media/image388.wmf"/><Relationship Id="rId969" Type="http://schemas.openxmlformats.org/officeDocument/2006/relationships/image" Target="media/image432.wmf"/><Relationship Id="rId317" Type="http://schemas.openxmlformats.org/officeDocument/2006/relationships/oleObject" Target="embeddings/oleObject181.bin"/><Relationship Id="rId524" Type="http://schemas.openxmlformats.org/officeDocument/2006/relationships/oleObject" Target="embeddings/oleObject290.bin"/><Relationship Id="rId731" Type="http://schemas.openxmlformats.org/officeDocument/2006/relationships/oleObject" Target="embeddings/oleObject399.bin"/><Relationship Id="rId1154" Type="http://schemas.openxmlformats.org/officeDocument/2006/relationships/image" Target="media/image524.wmf"/><Relationship Id="rId98" Type="http://schemas.openxmlformats.org/officeDocument/2006/relationships/oleObject" Target="embeddings/oleObject47.bin"/><Relationship Id="rId829" Type="http://schemas.openxmlformats.org/officeDocument/2006/relationships/image" Target="media/image367.wmf"/><Relationship Id="rId1014" Type="http://schemas.openxmlformats.org/officeDocument/2006/relationships/image" Target="media/image454.wmf"/><Relationship Id="rId1221" Type="http://schemas.openxmlformats.org/officeDocument/2006/relationships/oleObject" Target="embeddings/oleObject649.bin"/><Relationship Id="rId25" Type="http://schemas.openxmlformats.org/officeDocument/2006/relationships/oleObject" Target="embeddings/oleObject6.bin"/><Relationship Id="rId174" Type="http://schemas.openxmlformats.org/officeDocument/2006/relationships/image" Target="media/image62.wmf"/><Relationship Id="rId381" Type="http://schemas.openxmlformats.org/officeDocument/2006/relationships/oleObject" Target="embeddings/oleObject213.bin"/><Relationship Id="rId241" Type="http://schemas.openxmlformats.org/officeDocument/2006/relationships/oleObject" Target="embeddings/oleObject143.bin"/><Relationship Id="rId479" Type="http://schemas.openxmlformats.org/officeDocument/2006/relationships/oleObject" Target="embeddings/oleObject262.bin"/><Relationship Id="rId686" Type="http://schemas.openxmlformats.org/officeDocument/2006/relationships/oleObject" Target="embeddings/oleObject373.bin"/><Relationship Id="rId893" Type="http://schemas.openxmlformats.org/officeDocument/2006/relationships/image" Target="media/image399.wmf"/><Relationship Id="rId339" Type="http://schemas.openxmlformats.org/officeDocument/2006/relationships/oleObject" Target="embeddings/oleObject192.bin"/><Relationship Id="rId546" Type="http://schemas.openxmlformats.org/officeDocument/2006/relationships/oleObject" Target="embeddings/oleObject303.bin"/><Relationship Id="rId753" Type="http://schemas.openxmlformats.org/officeDocument/2006/relationships/oleObject" Target="embeddings/oleObject410.bin"/><Relationship Id="rId1176" Type="http://schemas.openxmlformats.org/officeDocument/2006/relationships/image" Target="media/image535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166.wmf"/><Relationship Id="rId960" Type="http://schemas.openxmlformats.org/officeDocument/2006/relationships/oleObject" Target="embeddings/oleObject518.bin"/><Relationship Id="rId1036" Type="http://schemas.openxmlformats.org/officeDocument/2006/relationships/image" Target="media/image465.wmf"/><Relationship Id="rId613" Type="http://schemas.openxmlformats.org/officeDocument/2006/relationships/image" Target="media/image262.wmf"/><Relationship Id="rId820" Type="http://schemas.openxmlformats.org/officeDocument/2006/relationships/oleObject" Target="embeddings/oleObject443.bin"/><Relationship Id="rId918" Type="http://schemas.openxmlformats.org/officeDocument/2006/relationships/oleObject" Target="embeddings/oleObject492.bin"/><Relationship Id="rId1103" Type="http://schemas.openxmlformats.org/officeDocument/2006/relationships/oleObject" Target="embeddings/oleObject590.bin"/><Relationship Id="rId47" Type="http://schemas.openxmlformats.org/officeDocument/2006/relationships/oleObject" Target="embeddings/Microsoft_Visio_2003-2010_Drawing2.vsd"/><Relationship Id="rId196" Type="http://schemas.openxmlformats.org/officeDocument/2006/relationships/oleObject" Target="embeddings/oleObject112.bin"/><Relationship Id="rId263" Type="http://schemas.openxmlformats.org/officeDocument/2006/relationships/oleObject" Target="embeddings/oleObject154.bin"/><Relationship Id="rId470" Type="http://schemas.openxmlformats.org/officeDocument/2006/relationships/image" Target="media/image198.wmf"/><Relationship Id="rId123" Type="http://schemas.openxmlformats.org/officeDocument/2006/relationships/oleObject" Target="embeddings/oleObject66.bin"/><Relationship Id="rId330" Type="http://schemas.openxmlformats.org/officeDocument/2006/relationships/image" Target="media/image128.wmf"/><Relationship Id="rId568" Type="http://schemas.openxmlformats.org/officeDocument/2006/relationships/oleObject" Target="embeddings/oleObject314.bin"/><Relationship Id="rId775" Type="http://schemas.openxmlformats.org/officeDocument/2006/relationships/oleObject" Target="embeddings/oleObject421.bin"/><Relationship Id="rId982" Type="http://schemas.openxmlformats.org/officeDocument/2006/relationships/image" Target="media/image438.wmf"/><Relationship Id="rId1198" Type="http://schemas.openxmlformats.org/officeDocument/2006/relationships/image" Target="media/image546.wmf"/><Relationship Id="rId428" Type="http://schemas.openxmlformats.org/officeDocument/2006/relationships/image" Target="media/image177.wmf"/><Relationship Id="rId635" Type="http://schemas.openxmlformats.org/officeDocument/2006/relationships/image" Target="media/image273.wmf"/><Relationship Id="rId842" Type="http://schemas.openxmlformats.org/officeDocument/2006/relationships/oleObject" Target="embeddings/oleObject454.bin"/><Relationship Id="rId1058" Type="http://schemas.openxmlformats.org/officeDocument/2006/relationships/image" Target="media/image476.wmf"/><Relationship Id="rId702" Type="http://schemas.openxmlformats.org/officeDocument/2006/relationships/oleObject" Target="embeddings/oleObject381.bin"/><Relationship Id="rId1125" Type="http://schemas.openxmlformats.org/officeDocument/2006/relationships/oleObject" Target="embeddings/oleObject601.bin"/><Relationship Id="rId69" Type="http://schemas.openxmlformats.org/officeDocument/2006/relationships/image" Target="media/image24.wmf"/><Relationship Id="rId285" Type="http://schemas.openxmlformats.org/officeDocument/2006/relationships/oleObject" Target="embeddings/oleObject165.bin"/><Relationship Id="rId492" Type="http://schemas.openxmlformats.org/officeDocument/2006/relationships/image" Target="media/image209.wmf"/><Relationship Id="rId797" Type="http://schemas.openxmlformats.org/officeDocument/2006/relationships/image" Target="media/image351.wmf"/><Relationship Id="rId145" Type="http://schemas.openxmlformats.org/officeDocument/2006/relationships/image" Target="media/image52.emf"/><Relationship Id="rId352" Type="http://schemas.openxmlformats.org/officeDocument/2006/relationships/image" Target="media/image139.wmf"/><Relationship Id="rId212" Type="http://schemas.openxmlformats.org/officeDocument/2006/relationships/oleObject" Target="embeddings/oleObject122.bin"/><Relationship Id="rId657" Type="http://schemas.openxmlformats.org/officeDocument/2006/relationships/image" Target="media/image284.wmf"/><Relationship Id="rId864" Type="http://schemas.openxmlformats.org/officeDocument/2006/relationships/oleObject" Target="embeddings/oleObject465.bin"/><Relationship Id="rId517" Type="http://schemas.openxmlformats.org/officeDocument/2006/relationships/oleObject" Target="embeddings/oleObject283.bin"/><Relationship Id="rId724" Type="http://schemas.openxmlformats.org/officeDocument/2006/relationships/image" Target="media/image314.wmf"/><Relationship Id="rId931" Type="http://schemas.openxmlformats.org/officeDocument/2006/relationships/image" Target="media/image418.wmf"/><Relationship Id="rId1147" Type="http://schemas.openxmlformats.org/officeDocument/2006/relationships/oleObject" Target="embeddings/oleObject612.bin"/><Relationship Id="rId60" Type="http://schemas.openxmlformats.org/officeDocument/2006/relationships/oleObject" Target="embeddings/oleObject29.bin"/><Relationship Id="rId1007" Type="http://schemas.openxmlformats.org/officeDocument/2006/relationships/oleObject" Target="embeddings/oleObject542.bin"/><Relationship Id="rId1214" Type="http://schemas.openxmlformats.org/officeDocument/2006/relationships/image" Target="media/image554.wmf"/><Relationship Id="rId18" Type="http://schemas.openxmlformats.org/officeDocument/2006/relationships/image" Target="media/image7.wmf"/><Relationship Id="rId167" Type="http://schemas.openxmlformats.org/officeDocument/2006/relationships/image" Target="media/image58.png"/><Relationship Id="rId374" Type="http://schemas.openxmlformats.org/officeDocument/2006/relationships/image" Target="media/image150.wmf"/><Relationship Id="rId581" Type="http://schemas.openxmlformats.org/officeDocument/2006/relationships/image" Target="media/image246.wmf"/><Relationship Id="rId234" Type="http://schemas.openxmlformats.org/officeDocument/2006/relationships/oleObject" Target="embeddings/oleObject136.bin"/><Relationship Id="rId679" Type="http://schemas.openxmlformats.org/officeDocument/2006/relationships/image" Target="media/image295.wmf"/><Relationship Id="rId886" Type="http://schemas.openxmlformats.org/officeDocument/2006/relationships/oleObject" Target="embeddings/oleObject476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43.bin"/><Relationship Id="rId539" Type="http://schemas.openxmlformats.org/officeDocument/2006/relationships/image" Target="media/image225.wmf"/><Relationship Id="rId746" Type="http://schemas.openxmlformats.org/officeDocument/2006/relationships/image" Target="media/image325.wmf"/><Relationship Id="rId1071" Type="http://schemas.openxmlformats.org/officeDocument/2006/relationships/oleObject" Target="embeddings/oleObject574.bin"/><Relationship Id="rId1169" Type="http://schemas.openxmlformats.org/officeDocument/2006/relationships/oleObject" Target="embeddings/oleObject623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60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276E7C-B3D4-464E-8F71-575FD83834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90</TotalTime>
  <Pages>19</Pages>
  <Words>3020</Words>
  <Characters>17219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13</cp:revision>
  <cp:lastPrinted>2021-06-20T01:51:00Z</cp:lastPrinted>
  <dcterms:created xsi:type="dcterms:W3CDTF">2021-06-19T14:19:00Z</dcterms:created>
  <dcterms:modified xsi:type="dcterms:W3CDTF">2021-06-24T04:39:00Z</dcterms:modified>
</cp:coreProperties>
</file>